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EC79B" w14:textId="77777777" w:rsidR="00080512" w:rsidRPr="00F508E9" w:rsidRDefault="00080512">
      <w:pPr>
        <w:pStyle w:val="ZV"/>
        <w:framePr w:wrap="notBeside"/>
        <w:rPr>
          <w:noProof w:val="0"/>
        </w:rPr>
      </w:pPr>
      <w:bookmarkStart w:id="0" w:name="page1"/>
      <w:bookmarkStart w:id="1" w:name="_GoBack"/>
      <w:bookmarkEnd w:id="1"/>
    </w:p>
    <w:p w14:paraId="23DC70E8" w14:textId="77777777" w:rsidR="00B16457" w:rsidRDefault="00B16457" w:rsidP="00B164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2" w:name="_Toc500258498"/>
      <w:bookmarkStart w:id="3" w:name="_Toc505651408"/>
      <w:bookmarkStart w:id="4" w:name="_Toc505651646"/>
      <w:bookmarkStart w:id="5" w:name="_Toc505678802"/>
      <w:bookmarkStart w:id="6" w:name="_Toc505679324"/>
      <w:bookmarkStart w:id="7" w:name="_Toc520898983"/>
      <w:bookmarkStart w:id="8" w:name="_Toc520899431"/>
      <w:bookmarkStart w:id="9" w:name="_Toc523471530"/>
      <w:bookmarkEnd w:id="0"/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203DF">
        <w:rPr>
          <w:rFonts w:cs="Arial"/>
          <w:b/>
          <w:bCs/>
          <w:color w:val="808080"/>
          <w:sz w:val="26"/>
          <w:szCs w:val="26"/>
        </w:rPr>
        <w:t>S5-191</w:t>
      </w:r>
      <w:r w:rsidR="00603A08">
        <w:rPr>
          <w:rFonts w:cs="Arial"/>
          <w:b/>
          <w:bCs/>
          <w:color w:val="808080"/>
          <w:sz w:val="26"/>
          <w:szCs w:val="26"/>
        </w:rPr>
        <w:t>355 (</w:t>
      </w:r>
      <w:r w:rsidR="009203DF">
        <w:rPr>
          <w:rFonts w:cs="Arial"/>
          <w:b/>
          <w:bCs/>
          <w:color w:val="808080"/>
          <w:sz w:val="26"/>
          <w:szCs w:val="26"/>
        </w:rPr>
        <w:t>082</w:t>
      </w:r>
      <w:r w:rsidR="00603A08">
        <w:rPr>
          <w:rFonts w:cs="Arial"/>
          <w:b/>
          <w:bCs/>
          <w:color w:val="808080"/>
          <w:sz w:val="26"/>
          <w:szCs w:val="26"/>
        </w:rPr>
        <w:t>)</w:t>
      </w:r>
    </w:p>
    <w:p w14:paraId="5AE447D3" w14:textId="77777777" w:rsidR="00D97A6D" w:rsidRPr="00E0689D" w:rsidRDefault="00B16457" w:rsidP="00E068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2A457CD" w14:textId="77777777" w:rsidR="00D97A6D" w:rsidRDefault="00D97A6D" w:rsidP="00D97A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10" w:name="_Toc504067764"/>
      <w:bookmarkStart w:id="11" w:name="_Toc503979088"/>
      <w:bookmarkStart w:id="12" w:name="_Toc503977851"/>
      <w:bookmarkStart w:id="13" w:name="_Toc503870390"/>
      <w:bookmarkStart w:id="14" w:name="_Toc503870219"/>
      <w:bookmarkStart w:id="15" w:name="_Toc503869895"/>
      <w:bookmarkStart w:id="16" w:name="_Toc503813718"/>
      <w:bookmarkStart w:id="17" w:name="_Toc503782369"/>
      <w:bookmarkStart w:id="18" w:name="_Toc503737508"/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5C90765" w14:textId="77777777" w:rsidR="00D97A6D" w:rsidRPr="002B35D7" w:rsidRDefault="00D97A6D" w:rsidP="000B2ABC">
      <w:pPr>
        <w:keepNext/>
        <w:tabs>
          <w:tab w:val="left" w:pos="2085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color w:val="FF0000"/>
        </w:rPr>
      </w:pPr>
      <w:bookmarkStart w:id="19" w:name="_Toc504067765"/>
      <w:bookmarkStart w:id="20" w:name="_Toc503979089"/>
      <w:bookmarkStart w:id="21" w:name="_Toc503977852"/>
      <w:bookmarkStart w:id="22" w:name="_Toc503870391"/>
      <w:bookmarkStart w:id="23" w:name="_Toc503870220"/>
      <w:bookmarkStart w:id="24" w:name="_Toc503869896"/>
      <w:bookmarkStart w:id="25" w:name="_Toc503813719"/>
      <w:bookmarkStart w:id="26" w:name="_Toc503782370"/>
      <w:bookmarkStart w:id="27" w:name="_Toc50373750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28" w:author="ERIC99" w:date="2018-09-26T11:01:00Z">
        <w:r w:rsidR="002B35D7">
          <w:rPr>
            <w:rFonts w:ascii="Arial" w:hAnsi="Arial" w:cs="Arial"/>
            <w:b/>
          </w:rPr>
          <w:tab/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1D3AFB">
        <w:rPr>
          <w:rFonts w:ascii="Arial" w:hAnsi="Arial" w:cs="Arial"/>
          <w:b/>
        </w:rPr>
        <w:t xml:space="preserve">TD on </w:t>
      </w:r>
      <w:r w:rsidR="00724448">
        <w:rPr>
          <w:rFonts w:ascii="Arial" w:hAnsi="Arial" w:cs="Arial"/>
          <w:b/>
        </w:rPr>
        <w:t xml:space="preserve">NR </w:t>
      </w:r>
      <w:proofErr w:type="spellStart"/>
      <w:r w:rsidR="00724448">
        <w:rPr>
          <w:rFonts w:ascii="Arial" w:hAnsi="Arial" w:cs="Arial"/>
          <w:b/>
        </w:rPr>
        <w:t>cel</w:t>
      </w:r>
      <w:proofErr w:type="spellEnd"/>
      <w:r w:rsidR="00665F62">
        <w:rPr>
          <w:rFonts w:ascii="Arial" w:hAnsi="Arial" w:cs="Arial"/>
          <w:b/>
        </w:rPr>
        <w:t xml:space="preserve"> </w:t>
      </w:r>
      <w:r w:rsidR="00A75F35">
        <w:rPr>
          <w:rFonts w:ascii="Arial" w:hAnsi="Arial" w:cs="Arial"/>
          <w:b/>
        </w:rPr>
        <w:t xml:space="preserve">and </w:t>
      </w:r>
      <w:r w:rsidR="00665F62">
        <w:rPr>
          <w:rFonts w:ascii="Arial" w:hAnsi="Arial" w:cs="Arial"/>
          <w:b/>
        </w:rPr>
        <w:t>frequency</w:t>
      </w:r>
      <w:r w:rsidR="00974E1A">
        <w:rPr>
          <w:rFonts w:ascii="Arial" w:hAnsi="Arial" w:cs="Arial"/>
          <w:b/>
        </w:rPr>
        <w:t xml:space="preserve"> </w:t>
      </w:r>
      <w:r w:rsidR="00724448">
        <w:rPr>
          <w:rFonts w:ascii="Arial" w:hAnsi="Arial" w:cs="Arial"/>
          <w:b/>
        </w:rPr>
        <w:t>relation</w:t>
      </w:r>
    </w:p>
    <w:p w14:paraId="3C2DA92D" w14:textId="77777777" w:rsidR="00D97A6D" w:rsidRDefault="00D97A6D" w:rsidP="00D97A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bookmarkStart w:id="29" w:name="_Toc504067766"/>
      <w:bookmarkStart w:id="30" w:name="_Toc503979090"/>
      <w:bookmarkStart w:id="31" w:name="_Toc503977853"/>
      <w:bookmarkStart w:id="32" w:name="_Toc503870392"/>
      <w:bookmarkStart w:id="33" w:name="_Toc503870221"/>
      <w:bookmarkStart w:id="34" w:name="_Toc503869897"/>
      <w:bookmarkStart w:id="35" w:name="_Toc503813720"/>
      <w:bookmarkStart w:id="36" w:name="_Toc503782371"/>
      <w:bookmarkStart w:id="37" w:name="_Toc503737510"/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Discussion and endorsement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EBFFB17" w14:textId="77777777" w:rsidR="00D97A6D" w:rsidRDefault="00D97A6D" w:rsidP="00D97A6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22F13">
        <w:rPr>
          <w:rFonts w:ascii="Arial" w:hAnsi="Arial"/>
          <w:b/>
        </w:rPr>
        <w:t>6.3</w:t>
      </w:r>
    </w:p>
    <w:p w14:paraId="66106FBA" w14:textId="77777777" w:rsidR="00D97A6D" w:rsidRDefault="00D97A6D" w:rsidP="00D97A6D">
      <w:pPr>
        <w:pStyle w:val="Heading1"/>
        <w:rPr>
          <w:rFonts w:eastAsia="SimSun"/>
        </w:rPr>
      </w:pPr>
      <w:bookmarkStart w:id="38" w:name="_Toc504067767"/>
      <w:bookmarkStart w:id="39" w:name="_Toc503979091"/>
      <w:bookmarkStart w:id="40" w:name="_Toc503977854"/>
      <w:bookmarkStart w:id="41" w:name="_Toc503870393"/>
      <w:bookmarkStart w:id="42" w:name="_Toc503870222"/>
      <w:bookmarkStart w:id="43" w:name="_Toc503869898"/>
      <w:bookmarkStart w:id="44" w:name="_Toc503813721"/>
      <w:bookmarkStart w:id="45" w:name="_Toc503782372"/>
      <w:bookmarkStart w:id="46" w:name="_Toc503737511"/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F9B32A0" w14:textId="77777777" w:rsidR="00D97A6D" w:rsidRDefault="00D97A6D" w:rsidP="00D97A6D">
      <w:pPr>
        <w:spacing w:after="0"/>
        <w:rPr>
          <w:rFonts w:eastAsia="SimSun"/>
        </w:rPr>
      </w:pPr>
    </w:p>
    <w:p w14:paraId="1FF1E7DD" w14:textId="77777777" w:rsidR="00D97A6D" w:rsidRDefault="00D97A6D" w:rsidP="00D97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Discussion and approval</w:t>
      </w:r>
    </w:p>
    <w:p w14:paraId="1E58C48E" w14:textId="77777777" w:rsidR="00D97A6D" w:rsidRDefault="00D97A6D" w:rsidP="00D97A6D">
      <w:pPr>
        <w:pStyle w:val="Heading1"/>
        <w:rPr>
          <w:rFonts w:eastAsia="SimSun"/>
        </w:rPr>
      </w:pPr>
      <w:bookmarkStart w:id="47" w:name="_Toc504067768"/>
      <w:bookmarkStart w:id="48" w:name="_Toc503979092"/>
      <w:bookmarkStart w:id="49" w:name="_Toc503977855"/>
      <w:bookmarkStart w:id="50" w:name="_Toc503870394"/>
      <w:bookmarkStart w:id="51" w:name="_Toc503870223"/>
      <w:bookmarkStart w:id="52" w:name="_Toc503869899"/>
      <w:bookmarkStart w:id="53" w:name="_Toc503813722"/>
      <w:bookmarkStart w:id="54" w:name="_Toc503782373"/>
      <w:bookmarkStart w:id="55" w:name="_Toc503737512"/>
      <w:bookmarkStart w:id="56" w:name="_Toc503596338"/>
      <w:bookmarkStart w:id="57" w:name="_Toc502920251"/>
      <w:bookmarkStart w:id="58" w:name="_Toc502918203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E794910" w14:textId="77777777" w:rsidR="00B07E1A" w:rsidRDefault="00B07E1A" w:rsidP="00724448">
      <w:pPr>
        <w:pStyle w:val="Reference"/>
      </w:pPr>
      <w:bookmarkStart w:id="59" w:name="_Toc504067769"/>
      <w:bookmarkStart w:id="60" w:name="_Toc503979093"/>
      <w:bookmarkStart w:id="61" w:name="_Toc503977856"/>
      <w:bookmarkStart w:id="62" w:name="_Toc503870395"/>
      <w:bookmarkStart w:id="63" w:name="_Toc503870224"/>
      <w:bookmarkStart w:id="64" w:name="_Toc503869900"/>
      <w:bookmarkStart w:id="65" w:name="_Toc503813723"/>
      <w:bookmarkStart w:id="66" w:name="_Toc503782374"/>
      <w:bookmarkStart w:id="67" w:name="_Toc503737513"/>
      <w:bookmarkStart w:id="68" w:name="_Toc503596339"/>
      <w:bookmarkStart w:id="69" w:name="_Toc502920252"/>
      <w:bookmarkStart w:id="70" w:name="_Toc502918204"/>
      <w:r>
        <w:t>[</w:t>
      </w:r>
      <w:r w:rsidR="00977E30">
        <w:t>1</w:t>
      </w:r>
      <w:r>
        <w:t>]</w:t>
      </w:r>
      <w:r>
        <w:tab/>
      </w:r>
      <w:r w:rsidRPr="00B07E1A">
        <w:t xml:space="preserve">S5-186368d3 </w:t>
      </w:r>
      <w:r>
        <w:t>T</w:t>
      </w:r>
      <w:r w:rsidRPr="00B07E1A">
        <w:t>D on NR cell relation</w:t>
      </w:r>
    </w:p>
    <w:p w14:paraId="1DF4BD9C" w14:textId="77777777" w:rsidR="00977E30" w:rsidRDefault="00D56E1A" w:rsidP="00977E30">
      <w:pPr>
        <w:pStyle w:val="Reference"/>
        <w:rPr>
          <w:lang w:eastAsia="zh-CN"/>
        </w:rPr>
      </w:pPr>
      <w:r>
        <w:t>[</w:t>
      </w:r>
      <w:r w:rsidR="00977E30">
        <w:t>2</w:t>
      </w:r>
      <w:r>
        <w:t>]</w:t>
      </w:r>
      <w:r>
        <w:tab/>
        <w:t xml:space="preserve">TS 28.541 </w:t>
      </w:r>
      <w:r w:rsidR="0001081C">
        <w:t>v15.</w:t>
      </w:r>
      <w:r w:rsidR="00F569F0">
        <w:t>1.0</w:t>
      </w:r>
      <w:r w:rsidR="0001081C">
        <w:t xml:space="preserve"> “</w:t>
      </w:r>
      <w:r w:rsidR="007440D1" w:rsidRPr="002B15AA">
        <w:rPr>
          <w:snapToGrid w:val="0"/>
        </w:rPr>
        <w:t>5G Network Resource Model (NRM);</w:t>
      </w:r>
      <w:r w:rsidR="007440D1">
        <w:rPr>
          <w:snapToGrid w:val="0"/>
        </w:rPr>
        <w:t xml:space="preserve"> </w:t>
      </w:r>
      <w:r w:rsidR="007440D1" w:rsidRPr="002B15AA">
        <w:rPr>
          <w:lang w:eastAsia="zh-CN"/>
        </w:rPr>
        <w:t>Stage 2 and stage 3</w:t>
      </w:r>
      <w:r w:rsidR="0001081C">
        <w:rPr>
          <w:lang w:eastAsia="zh-CN"/>
        </w:rPr>
        <w:t>”</w:t>
      </w:r>
    </w:p>
    <w:p w14:paraId="511AD87F" w14:textId="77777777" w:rsidR="00977E30" w:rsidRDefault="00977E30" w:rsidP="00977E30">
      <w:pPr>
        <w:pStyle w:val="Reference"/>
      </w:pPr>
      <w:r>
        <w:t>[3]</w:t>
      </w:r>
      <w:r>
        <w:tab/>
      </w:r>
      <w:r>
        <w:tab/>
        <w:t>TS 28.658 E-UTRAN NRM IRP: Information Service</w:t>
      </w:r>
    </w:p>
    <w:p w14:paraId="0DF05D47" w14:textId="77777777" w:rsidR="00D97A6D" w:rsidRDefault="00D97A6D" w:rsidP="00D97A6D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</w:r>
      <w:bookmarkEnd w:id="2"/>
      <w:bookmarkEnd w:id="3"/>
      <w:bookmarkEnd w:id="4"/>
      <w:bookmarkEnd w:id="5"/>
      <w:bookmarkEnd w:id="6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="00724448">
        <w:rPr>
          <w:rFonts w:eastAsia="SimSun"/>
        </w:rPr>
        <w:t>Rationale</w:t>
      </w:r>
    </w:p>
    <w:p w14:paraId="593717CD" w14:textId="77777777" w:rsidR="00B07E1A" w:rsidRDefault="00B07E1A" w:rsidP="00B07E1A">
      <w:pPr>
        <w:rPr>
          <w:lang w:val="en-US"/>
        </w:rPr>
      </w:pPr>
      <w:r w:rsidRPr="00B07E1A">
        <w:rPr>
          <w:lang w:val="en-US"/>
        </w:rPr>
        <w:t xml:space="preserve">Relations between a cell and other cells in the same RAT or another RAT </w:t>
      </w:r>
      <w:r>
        <w:rPr>
          <w:lang w:val="en-US"/>
        </w:rPr>
        <w:t xml:space="preserve">are </w:t>
      </w:r>
      <w:r w:rsidRPr="00B07E1A">
        <w:rPr>
          <w:lang w:val="en-US"/>
        </w:rPr>
        <w:t xml:space="preserve">needed in all mobile </w:t>
      </w:r>
      <w:r>
        <w:rPr>
          <w:lang w:val="en-US"/>
        </w:rPr>
        <w:t xml:space="preserve">network management </w:t>
      </w:r>
      <w:r w:rsidRPr="00B07E1A">
        <w:rPr>
          <w:lang w:val="en-US"/>
        </w:rPr>
        <w:t xml:space="preserve">standards. </w:t>
      </w:r>
      <w:r>
        <w:rPr>
          <w:lang w:val="en-US"/>
        </w:rPr>
        <w:t xml:space="preserve">The relation modelled serves </w:t>
      </w:r>
      <w:r w:rsidRPr="00B07E1A">
        <w:rPr>
          <w:lang w:val="en-US"/>
        </w:rPr>
        <w:t xml:space="preserve">two purposes: </w:t>
      </w:r>
    </w:p>
    <w:p w14:paraId="3198F75A" w14:textId="77777777" w:rsidR="00B07E1A" w:rsidRDefault="00B07E1A" w:rsidP="009D62D9">
      <w:pPr>
        <w:numPr>
          <w:ilvl w:val="0"/>
          <w:numId w:val="32"/>
        </w:numPr>
        <w:spacing w:after="0"/>
        <w:ind w:left="922"/>
        <w:rPr>
          <w:lang w:val="en-US"/>
        </w:rPr>
      </w:pPr>
      <w:r w:rsidRPr="00B07E1A">
        <w:rPr>
          <w:lang w:val="en-US"/>
        </w:rPr>
        <w:t xml:space="preserve">Allow the operator to configure parameters or policies related to RAT, frequency and cell relations as well as defining explicit cell relations.  </w:t>
      </w:r>
    </w:p>
    <w:p w14:paraId="54561667" w14:textId="77777777" w:rsidR="00B07E1A" w:rsidRDefault="00B07E1A" w:rsidP="009D62D9">
      <w:pPr>
        <w:numPr>
          <w:ilvl w:val="0"/>
          <w:numId w:val="32"/>
        </w:numPr>
        <w:spacing w:after="0"/>
        <w:ind w:left="922"/>
        <w:rPr>
          <w:lang w:val="en-US"/>
        </w:rPr>
      </w:pPr>
      <w:r>
        <w:rPr>
          <w:lang w:val="en-US"/>
        </w:rPr>
        <w:t>S</w:t>
      </w:r>
      <w:r w:rsidRPr="00B07E1A">
        <w:rPr>
          <w:lang w:val="en-US"/>
        </w:rPr>
        <w:t xml:space="preserve">how all system defined </w:t>
      </w:r>
      <w:r>
        <w:rPr>
          <w:lang w:val="en-US"/>
        </w:rPr>
        <w:t xml:space="preserve">and configured </w:t>
      </w:r>
      <w:r w:rsidRPr="00B07E1A">
        <w:rPr>
          <w:lang w:val="en-US"/>
        </w:rPr>
        <w:t xml:space="preserve">cell relations to allow observability. </w:t>
      </w:r>
    </w:p>
    <w:p w14:paraId="05A65E0A" w14:textId="77777777" w:rsidR="009D62D9" w:rsidRPr="00B07E1A" w:rsidRDefault="009D62D9" w:rsidP="009D62D9">
      <w:pPr>
        <w:spacing w:after="0"/>
        <w:ind w:left="922"/>
        <w:rPr>
          <w:lang w:val="en-US"/>
        </w:rPr>
      </w:pPr>
    </w:p>
    <w:p w14:paraId="5A725955" w14:textId="77777777" w:rsidR="00D56E1A" w:rsidRDefault="00B07E1A" w:rsidP="00B07E1A">
      <w:pPr>
        <w:rPr>
          <w:lang w:val="en-US"/>
        </w:rPr>
      </w:pPr>
      <w:r w:rsidRPr="00B07E1A">
        <w:rPr>
          <w:lang w:val="en-US"/>
        </w:rPr>
        <w:t xml:space="preserve">The </w:t>
      </w:r>
      <w:r w:rsidR="00977E30">
        <w:rPr>
          <w:lang w:val="en-US"/>
        </w:rPr>
        <w:t>new</w:t>
      </w:r>
      <w:r>
        <w:rPr>
          <w:lang w:val="en-US"/>
        </w:rPr>
        <w:t xml:space="preserve"> TS 28.541 [</w:t>
      </w:r>
      <w:r w:rsidR="00977E30">
        <w:rPr>
          <w:lang w:val="en-US"/>
        </w:rPr>
        <w:t>2</w:t>
      </w:r>
      <w:r>
        <w:rPr>
          <w:lang w:val="en-US"/>
        </w:rPr>
        <w:t xml:space="preserve">] </w:t>
      </w:r>
      <w:r w:rsidR="00D56E1A">
        <w:rPr>
          <w:lang w:val="en-US"/>
        </w:rPr>
        <w:t>have not modelled the said relations.</w:t>
      </w:r>
      <w:r w:rsidRPr="00B07E1A">
        <w:rPr>
          <w:lang w:val="en-US"/>
        </w:rPr>
        <w:t xml:space="preserve"> </w:t>
      </w:r>
    </w:p>
    <w:p w14:paraId="6FD9F874" w14:textId="77777777" w:rsidR="00D56E1A" w:rsidRDefault="00D56E1A" w:rsidP="00B07E1A">
      <w:pPr>
        <w:rPr>
          <w:lang w:val="en-US"/>
        </w:rPr>
      </w:pPr>
      <w:r>
        <w:rPr>
          <w:lang w:val="en-US"/>
        </w:rPr>
        <w:t>This paper, based on a previous submitted paper [</w:t>
      </w:r>
      <w:r w:rsidR="00977E30">
        <w:rPr>
          <w:lang w:val="en-US"/>
        </w:rPr>
        <w:t>1</w:t>
      </w:r>
      <w:r>
        <w:rPr>
          <w:lang w:val="en-US"/>
        </w:rPr>
        <w:t>], proposes one such model satisfying the two objectives above for NR</w:t>
      </w:r>
      <w:r w:rsidR="0024703F">
        <w:rPr>
          <w:lang w:val="en-US"/>
        </w:rPr>
        <w:t xml:space="preserve"> and E-UTRAN</w:t>
      </w:r>
      <w:r>
        <w:rPr>
          <w:lang w:val="en-US"/>
        </w:rPr>
        <w:t xml:space="preserve"> achieving the same-management-look-and-feel for operators.</w:t>
      </w:r>
    </w:p>
    <w:p w14:paraId="181D6D88" w14:textId="77777777" w:rsidR="00330004" w:rsidRDefault="00330004" w:rsidP="00B07E1A">
      <w:pPr>
        <w:rPr>
          <w:lang w:val="en-US"/>
        </w:rPr>
      </w:pPr>
      <w:r>
        <w:rPr>
          <w:lang w:val="en-US"/>
        </w:rPr>
        <w:t xml:space="preserve">Note the diagrams used </w:t>
      </w:r>
      <w:r w:rsidR="004B6C26">
        <w:rPr>
          <w:lang w:val="en-US"/>
        </w:rPr>
        <w:t xml:space="preserve">in section 4 </w:t>
      </w:r>
      <w:r>
        <w:rPr>
          <w:lang w:val="en-US"/>
        </w:rPr>
        <w:t xml:space="preserve">is not UML diagram. They will not be used in TSs. </w:t>
      </w:r>
      <w:r w:rsidR="004B6C26">
        <w:rPr>
          <w:lang w:val="en-US"/>
        </w:rPr>
        <w:t xml:space="preserve">(see Appendix for the UML diagrams that capture the NRM </w:t>
      </w:r>
      <w:proofErr w:type="spellStart"/>
      <w:r w:rsidR="004B6C26">
        <w:rPr>
          <w:lang w:val="en-US"/>
        </w:rPr>
        <w:t>fragmenets</w:t>
      </w:r>
      <w:proofErr w:type="spellEnd"/>
      <w:r w:rsidR="004B6C26">
        <w:rPr>
          <w:lang w:val="en-US"/>
        </w:rPr>
        <w:t xml:space="preserve"> in section 4 and the UML diagrams would be suggested for use in the TSs.) </w:t>
      </w:r>
      <w:r>
        <w:rPr>
          <w:lang w:val="en-US"/>
        </w:rPr>
        <w:t xml:space="preserve">The dashes denote name-containment relation. The dashes with arrow denote </w:t>
      </w:r>
      <w:proofErr w:type="spellStart"/>
      <w:r>
        <w:rPr>
          <w:lang w:val="en-US"/>
        </w:rPr>
        <w:t>uni</w:t>
      </w:r>
      <w:proofErr w:type="spellEnd"/>
      <w:r>
        <w:rPr>
          <w:lang w:val="en-US"/>
        </w:rPr>
        <w:t xml:space="preserve">-direction association. </w:t>
      </w:r>
      <w:r w:rsidR="00FA77E3">
        <w:rPr>
          <w:lang w:val="en-US"/>
        </w:rPr>
        <w:t xml:space="preserve"> </w:t>
      </w:r>
    </w:p>
    <w:p w14:paraId="3BFFC9C2" w14:textId="77777777" w:rsidR="00821F76" w:rsidRDefault="00DB2067" w:rsidP="00B07E1A">
      <w:pPr>
        <w:rPr>
          <w:lang w:val="en-US"/>
        </w:rPr>
      </w:pPr>
      <w:r>
        <w:rPr>
          <w:lang w:val="en-US"/>
        </w:rPr>
        <w:t>Key points to note:</w:t>
      </w:r>
    </w:p>
    <w:p w14:paraId="5EEBD8AA" w14:textId="77777777" w:rsidR="00AF77C3" w:rsidRPr="00AF77C3" w:rsidRDefault="00AF77C3" w:rsidP="00DB2067">
      <w:pPr>
        <w:numPr>
          <w:ilvl w:val="0"/>
          <w:numId w:val="35"/>
        </w:numPr>
        <w:rPr>
          <w:lang w:val="en-US"/>
        </w:rPr>
      </w:pPr>
      <w:proofErr w:type="spellStart"/>
      <w:r w:rsidRPr="00AF77C3">
        <w:rPr>
          <w:lang w:val="en-US"/>
        </w:rPr>
        <w:t>NRNetwork</w:t>
      </w:r>
      <w:proofErr w:type="spellEnd"/>
      <w:r w:rsidRPr="00AF77C3">
        <w:rPr>
          <w:lang w:val="en-US"/>
        </w:rPr>
        <w:t xml:space="preserve"> and </w:t>
      </w:r>
      <w:proofErr w:type="spellStart"/>
      <w:r w:rsidRPr="00AF77C3">
        <w:rPr>
          <w:lang w:val="en-US"/>
        </w:rPr>
        <w:t>EUTRANetwork</w:t>
      </w:r>
      <w:proofErr w:type="spellEnd"/>
      <w:r w:rsidRPr="00AF77C3">
        <w:rPr>
          <w:lang w:val="en-US"/>
        </w:rPr>
        <w:t xml:space="preserve"> introduced</w:t>
      </w:r>
      <w:r w:rsidR="00DB2067">
        <w:rPr>
          <w:lang w:val="en-US"/>
        </w:rPr>
        <w:t xml:space="preserve"> to serve as:</w:t>
      </w:r>
    </w:p>
    <w:p w14:paraId="18E3CCA6" w14:textId="77777777" w:rsidR="00AF77C3" w:rsidRP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 xml:space="preserve">- parents for </w:t>
      </w:r>
      <w:proofErr w:type="spellStart"/>
      <w:r w:rsidRPr="00AF77C3">
        <w:rPr>
          <w:lang w:val="en-US"/>
        </w:rPr>
        <w:t>neighbours</w:t>
      </w:r>
      <w:proofErr w:type="spellEnd"/>
      <w:r w:rsidRPr="00AF77C3">
        <w:rPr>
          <w:lang w:val="en-US"/>
        </w:rPr>
        <w:t xml:space="preserve"> outside </w:t>
      </w:r>
      <w:r w:rsidR="00DB2067">
        <w:rPr>
          <w:lang w:val="en-US"/>
        </w:rPr>
        <w:t xml:space="preserve">of </w:t>
      </w:r>
      <w:r w:rsidRPr="00AF77C3">
        <w:rPr>
          <w:lang w:val="en-US"/>
        </w:rPr>
        <w:t>the M</w:t>
      </w:r>
      <w:r w:rsidR="00DB2067">
        <w:rPr>
          <w:lang w:val="en-US"/>
        </w:rPr>
        <w:t>F (</w:t>
      </w:r>
      <w:proofErr w:type="spellStart"/>
      <w:r w:rsidR="00DB2067">
        <w:rPr>
          <w:lang w:val="en-US"/>
        </w:rPr>
        <w:t>ManagedFunction</w:t>
      </w:r>
      <w:proofErr w:type="spellEnd"/>
      <w:r w:rsidR="00DB2067">
        <w:rPr>
          <w:lang w:val="en-US"/>
        </w:rPr>
        <w:t>);</w:t>
      </w:r>
    </w:p>
    <w:p w14:paraId="762EBC71" w14:textId="77777777" w:rsidR="00AF77C3" w:rsidRP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>- parents for network information common to the MF</w:t>
      </w:r>
      <w:r w:rsidR="00DB2067">
        <w:rPr>
          <w:lang w:val="en-US"/>
        </w:rPr>
        <w:t>’s cells;</w:t>
      </w:r>
    </w:p>
    <w:p w14:paraId="7A002778" w14:textId="77777777" w:rsidR="00AF77C3" w:rsidRP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>- group</w:t>
      </w:r>
      <w:r w:rsidR="00DB2067">
        <w:rPr>
          <w:lang w:val="en-US"/>
        </w:rPr>
        <w:t xml:space="preserve"> of</w:t>
      </w:r>
      <w:r w:rsidRPr="00AF77C3">
        <w:rPr>
          <w:lang w:val="en-US"/>
        </w:rPr>
        <w:t xml:space="preserve"> </w:t>
      </w:r>
      <w:r w:rsidR="00DB2067">
        <w:rPr>
          <w:lang w:val="en-US"/>
        </w:rPr>
        <w:t>object instances</w:t>
      </w:r>
      <w:r w:rsidRPr="00AF77C3">
        <w:rPr>
          <w:lang w:val="en-US"/>
        </w:rPr>
        <w:t xml:space="preserve"> per RAT</w:t>
      </w:r>
      <w:r w:rsidR="00DB2067">
        <w:rPr>
          <w:lang w:val="en-US"/>
        </w:rPr>
        <w:t>;</w:t>
      </w:r>
    </w:p>
    <w:p w14:paraId="72F72080" w14:textId="77777777" w:rsid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 xml:space="preserve">- </w:t>
      </w:r>
      <w:r w:rsidR="00DB2067">
        <w:rPr>
          <w:lang w:val="en-US"/>
        </w:rPr>
        <w:t>a separate</w:t>
      </w:r>
      <w:r w:rsidRPr="00AF77C3">
        <w:rPr>
          <w:lang w:val="en-US"/>
        </w:rPr>
        <w:t xml:space="preserve"> </w:t>
      </w:r>
      <w:r w:rsidR="00DB2067">
        <w:rPr>
          <w:lang w:val="en-US"/>
        </w:rPr>
        <w:t xml:space="preserve">and </w:t>
      </w:r>
      <w:r w:rsidRPr="00AF77C3">
        <w:rPr>
          <w:lang w:val="en-US"/>
        </w:rPr>
        <w:t>independent MFs within the EM context for maintenance flexibility (creation, removal, restart, re-location)</w:t>
      </w:r>
    </w:p>
    <w:p w14:paraId="0DA6BCB9" w14:textId="77777777" w:rsidR="0024703F" w:rsidRPr="00AF77C3" w:rsidRDefault="0024703F" w:rsidP="0024703F">
      <w:pPr>
        <w:spacing w:after="0"/>
        <w:ind w:left="288"/>
        <w:rPr>
          <w:lang w:val="en-US"/>
        </w:rPr>
      </w:pPr>
    </w:p>
    <w:p w14:paraId="50A2C02D" w14:textId="77777777" w:rsidR="00AF77C3" w:rsidRPr="00AF77C3" w:rsidRDefault="00AF77C3" w:rsidP="00DB2067">
      <w:pPr>
        <w:numPr>
          <w:ilvl w:val="0"/>
          <w:numId w:val="35"/>
        </w:numPr>
        <w:rPr>
          <w:lang w:val="en-US"/>
        </w:rPr>
      </w:pPr>
      <w:proofErr w:type="spellStart"/>
      <w:r w:rsidRPr="00AF77C3">
        <w:rPr>
          <w:lang w:val="en-US"/>
        </w:rPr>
        <w:t>ExtGNBCUCPFunction</w:t>
      </w:r>
      <w:proofErr w:type="spellEnd"/>
    </w:p>
    <w:p w14:paraId="0EB35651" w14:textId="77777777" w:rsidR="00AF77C3" w:rsidRP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 xml:space="preserve">- same class used for all </w:t>
      </w:r>
      <w:proofErr w:type="spellStart"/>
      <w:r w:rsidRPr="00AF77C3">
        <w:rPr>
          <w:lang w:val="en-US"/>
        </w:rPr>
        <w:t>neighbour</w:t>
      </w:r>
      <w:proofErr w:type="spellEnd"/>
      <w:r w:rsidRPr="00AF77C3">
        <w:rPr>
          <w:lang w:val="en-US"/>
        </w:rPr>
        <w:t xml:space="preserve"> MFs (under same or other ME)</w:t>
      </w:r>
    </w:p>
    <w:p w14:paraId="11031E58" w14:textId="77777777" w:rsid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>- flexibility to move MFs without rebuilding model</w:t>
      </w:r>
    </w:p>
    <w:p w14:paraId="3FAFE34C" w14:textId="77777777" w:rsidR="009D62D9" w:rsidRDefault="009D62D9" w:rsidP="0024703F">
      <w:pPr>
        <w:spacing w:after="0"/>
        <w:ind w:left="288"/>
        <w:rPr>
          <w:lang w:val="en-US"/>
        </w:rPr>
      </w:pPr>
    </w:p>
    <w:p w14:paraId="59AF9F78" w14:textId="77777777" w:rsidR="00AF77C3" w:rsidRPr="00AF77C3" w:rsidRDefault="00AF77C3" w:rsidP="00DB2067">
      <w:pPr>
        <w:numPr>
          <w:ilvl w:val="0"/>
          <w:numId w:val="35"/>
        </w:numPr>
        <w:rPr>
          <w:lang w:val="en-US"/>
        </w:rPr>
      </w:pPr>
      <w:proofErr w:type="spellStart"/>
      <w:r w:rsidRPr="00AF77C3">
        <w:rPr>
          <w:lang w:val="en-US"/>
        </w:rPr>
        <w:t>ExtNRCellCU</w:t>
      </w:r>
      <w:proofErr w:type="spellEnd"/>
    </w:p>
    <w:p w14:paraId="418595A9" w14:textId="77777777" w:rsidR="00AF77C3" w:rsidRPr="00AF77C3" w:rsidRDefault="00AF77C3" w:rsidP="009D62D9">
      <w:pPr>
        <w:spacing w:after="0"/>
        <w:ind w:left="288"/>
        <w:rPr>
          <w:lang w:val="en-US"/>
        </w:rPr>
      </w:pPr>
      <w:r w:rsidRPr="00AF77C3">
        <w:rPr>
          <w:lang w:val="en-US"/>
        </w:rPr>
        <w:t xml:space="preserve">- same class used for all </w:t>
      </w:r>
      <w:proofErr w:type="spellStart"/>
      <w:r w:rsidRPr="00AF77C3">
        <w:rPr>
          <w:lang w:val="en-US"/>
        </w:rPr>
        <w:t>neighbour</w:t>
      </w:r>
      <w:proofErr w:type="spellEnd"/>
      <w:r w:rsidRPr="00AF77C3">
        <w:rPr>
          <w:lang w:val="en-US"/>
        </w:rPr>
        <w:t xml:space="preserve"> cells outside the MF (under same or other ME)</w:t>
      </w:r>
    </w:p>
    <w:p w14:paraId="3CCB50C8" w14:textId="77777777" w:rsidR="00AF77C3" w:rsidRPr="00AF77C3" w:rsidRDefault="00AF77C3" w:rsidP="009D62D9">
      <w:pPr>
        <w:spacing w:after="0"/>
        <w:ind w:left="288"/>
        <w:rPr>
          <w:lang w:val="en-US"/>
        </w:rPr>
      </w:pPr>
      <w:r w:rsidRPr="00AF77C3">
        <w:rPr>
          <w:lang w:val="en-US"/>
        </w:rPr>
        <w:t>- flexibility to move MFs without rebuilding model</w:t>
      </w:r>
    </w:p>
    <w:p w14:paraId="5EE6E112" w14:textId="77777777" w:rsidR="00665F62" w:rsidRDefault="00665F62" w:rsidP="00665F62">
      <w:pPr>
        <w:pStyle w:val="Heading1"/>
        <w:rPr>
          <w:rFonts w:eastAsia="SimSun"/>
        </w:rPr>
      </w:pPr>
      <w:r>
        <w:rPr>
          <w:rFonts w:eastAsia="SimSun"/>
        </w:rPr>
        <w:lastRenderedPageBreak/>
        <w:t>4</w:t>
      </w:r>
      <w:r>
        <w:rPr>
          <w:rFonts w:eastAsia="SimSun"/>
        </w:rPr>
        <w:tab/>
        <w:t>Proposal</w:t>
      </w:r>
    </w:p>
    <w:p w14:paraId="5A555644" w14:textId="77777777" w:rsidR="00DA7AFF" w:rsidRDefault="00DA7AFF" w:rsidP="00DA7AFF">
      <w:pPr>
        <w:pStyle w:val="Heading2"/>
        <w:rPr>
          <w:rFonts w:eastAsia="SimSun"/>
        </w:rPr>
      </w:pPr>
      <w:r>
        <w:rPr>
          <w:rFonts w:eastAsia="SimSun"/>
        </w:rPr>
        <w:t>4.1</w:t>
      </w:r>
      <w:r>
        <w:rPr>
          <w:rFonts w:eastAsia="SimSun"/>
        </w:rPr>
        <w:tab/>
        <w:t xml:space="preserve"> View on cell/frequency relations</w:t>
      </w:r>
    </w:p>
    <w:p w14:paraId="16DB49AB" w14:textId="77777777" w:rsidR="00DA7AFF" w:rsidRPr="00DA7AFF" w:rsidRDefault="00DA7AFF" w:rsidP="00DA7AFF">
      <w:pPr>
        <w:rPr>
          <w:rFonts w:eastAsia="SimSun"/>
        </w:rPr>
      </w:pPr>
      <w:r>
        <w:rPr>
          <w:rFonts w:eastAsia="SimSun"/>
        </w:rPr>
        <w:t xml:space="preserve">The following NRM fragments are </w:t>
      </w:r>
      <w:r w:rsidR="00851B9C">
        <w:rPr>
          <w:rFonts w:eastAsia="SimSun"/>
        </w:rPr>
        <w:t>views of</w:t>
      </w:r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NR(</w:t>
      </w:r>
      <w:proofErr w:type="spellStart"/>
      <w:proofErr w:type="gramEnd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en-gNB</w:t>
      </w:r>
      <w:proofErr w:type="spellEnd"/>
      <w:r>
        <w:rPr>
          <w:rFonts w:eastAsia="SimSun"/>
        </w:rPr>
        <w:t>)</w:t>
      </w:r>
      <w:r w:rsidR="00851B9C">
        <w:rPr>
          <w:rFonts w:eastAsia="SimSun"/>
        </w:rPr>
        <w:t xml:space="preserve"> and </w:t>
      </w:r>
      <w:r>
        <w:rPr>
          <w:rFonts w:eastAsia="SimSun"/>
        </w:rPr>
        <w:t>should be placed in TS 28.541 [2].</w:t>
      </w:r>
    </w:p>
    <w:p w14:paraId="75A5EC3A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ManagedElement</w:t>
      </w:r>
      <w:proofErr w:type="spellEnd"/>
    </w:p>
    <w:p w14:paraId="7964555E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   |</w:t>
      </w:r>
    </w:p>
    <w:p w14:paraId="192BF15C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GNBCUCPFunction</w:t>
      </w:r>
      <w:proofErr w:type="spellEnd"/>
    </w:p>
    <w:p w14:paraId="45D713CA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     | </w:t>
      </w:r>
    </w:p>
    <w:p w14:paraId="671EFD27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NRCellCU</w:t>
      </w:r>
      <w:proofErr w:type="spellEnd"/>
    </w:p>
    <w:p w14:paraId="2AE2BA07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   |--------------|</w:t>
      </w:r>
    </w:p>
    <w:p w14:paraId="570777DB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   |              |</w:t>
      </w:r>
    </w:p>
    <w:p w14:paraId="548DFA2E" w14:textId="16DF8611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4A06F1">
        <w:rPr>
          <w:rFonts w:ascii="Courier New" w:hAnsi="Courier New" w:cs="Courier New"/>
          <w:color w:val="000000"/>
          <w:sz w:val="16"/>
          <w:szCs w:val="16"/>
        </w:rPr>
        <w:t>NRFreqRel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Pr="004A06F1">
        <w:rPr>
          <w:rFonts w:ascii="Courier New" w:hAnsi="Courier New" w:cs="Courier New"/>
          <w:color w:val="000000"/>
          <w:sz w:val="16"/>
          <w:szCs w:val="16"/>
        </w:rPr>
        <w:t xml:space="preserve"> &lt;--</w:t>
      </w:r>
      <w:r w:rsidR="00A937EF" w:rsidRPr="004A06F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A06F1">
        <w:rPr>
          <w:rFonts w:ascii="Courier New" w:hAnsi="Courier New" w:cs="Courier New"/>
          <w:color w:val="000000"/>
          <w:sz w:val="16"/>
          <w:szCs w:val="16"/>
        </w:rPr>
        <w:t>NRCellRel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Pr="00BC496C">
        <w:rPr>
          <w:rFonts w:ascii="Courier New" w:hAnsi="Courier New" w:cs="Courier New"/>
          <w:sz w:val="16"/>
          <w:szCs w:val="16"/>
        </w:rPr>
        <w:t>---&gt;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NRCellCU</w:t>
      </w:r>
      <w:proofErr w:type="spellEnd"/>
      <w:r w:rsidRPr="00BC496C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ExtlNRCellCU</w:t>
      </w:r>
      <w:proofErr w:type="spellEnd"/>
    </w:p>
    <w:p w14:paraId="65C38695" w14:textId="77777777" w:rsidR="00D0594F" w:rsidRPr="00974E1A" w:rsidRDefault="00D0594F" w:rsidP="00D0594F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 xml:space="preserve">Figure </w:t>
      </w:r>
      <w:r w:rsidR="00B14E33" w:rsidRPr="00974E1A">
        <w:rPr>
          <w:rFonts w:ascii="Arial" w:hAnsi="Arial" w:cs="Arial"/>
          <w:b/>
          <w:u w:val="single"/>
        </w:rPr>
        <w:t>1</w:t>
      </w:r>
      <w:r w:rsidRPr="00974E1A">
        <w:rPr>
          <w:rFonts w:ascii="Arial" w:hAnsi="Arial" w:cs="Arial"/>
          <w:b/>
          <w:u w:val="single"/>
        </w:rPr>
        <w:t xml:space="preserve">: NR view </w:t>
      </w:r>
      <w:r w:rsidR="00EC4CA0">
        <w:rPr>
          <w:rFonts w:ascii="Arial" w:hAnsi="Arial" w:cs="Arial"/>
          <w:b/>
          <w:u w:val="single"/>
        </w:rPr>
        <w:t xml:space="preserve">1 </w:t>
      </w:r>
      <w:r w:rsidRPr="00974E1A">
        <w:rPr>
          <w:rFonts w:ascii="Arial" w:hAnsi="Arial" w:cs="Arial"/>
          <w:b/>
          <w:u w:val="single"/>
        </w:rPr>
        <w:t>of cell</w:t>
      </w:r>
      <w:r w:rsidR="00EC4CA0">
        <w:rPr>
          <w:rFonts w:ascii="Arial" w:hAnsi="Arial" w:cs="Arial"/>
          <w:b/>
          <w:u w:val="single"/>
        </w:rPr>
        <w:t>/frequency relation</w:t>
      </w:r>
    </w:p>
    <w:p w14:paraId="190EF419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ManagedElement</w:t>
      </w:r>
      <w:proofErr w:type="spellEnd"/>
    </w:p>
    <w:p w14:paraId="6DB7211F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    |</w:t>
      </w:r>
    </w:p>
    <w:p w14:paraId="257E8B63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GNBCUCPFunction</w:t>
      </w:r>
      <w:r w:rsidR="00B14E33" w:rsidRPr="00BC496C">
        <w:rPr>
          <w:rFonts w:ascii="Courier New" w:hAnsi="Courier New" w:cs="Courier New"/>
          <w:sz w:val="16"/>
          <w:szCs w:val="16"/>
        </w:rPr>
        <w:t>1</w:t>
      </w:r>
    </w:p>
    <w:p w14:paraId="02B628D0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     | </w:t>
      </w:r>
    </w:p>
    <w:p w14:paraId="214870DB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NRCellCU</w:t>
      </w:r>
      <w:proofErr w:type="spellEnd"/>
      <w:r w:rsidR="00ED0DA8" w:rsidRPr="00BC496C">
        <w:rPr>
          <w:rFonts w:ascii="Courier New" w:hAnsi="Courier New" w:cs="Courier New"/>
          <w:sz w:val="16"/>
          <w:szCs w:val="16"/>
        </w:rPr>
        <w:t>-------------------|</w:t>
      </w:r>
    </w:p>
    <w:p w14:paraId="731E4B5D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   |</w:t>
      </w:r>
      <w:r w:rsidR="00ED0DA8" w:rsidRPr="00BC496C">
        <w:rPr>
          <w:rFonts w:ascii="Courier New" w:hAnsi="Courier New" w:cs="Courier New"/>
          <w:sz w:val="16"/>
          <w:szCs w:val="16"/>
        </w:rPr>
        <w:t xml:space="preserve">                     |</w:t>
      </w:r>
    </w:p>
    <w:p w14:paraId="6C3E1C67" w14:textId="5ADC7890" w:rsidR="00ED0DA8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194C27">
        <w:rPr>
          <w:rFonts w:ascii="Courier New" w:hAnsi="Courier New" w:cs="Courier New"/>
          <w:sz w:val="16"/>
          <w:szCs w:val="16"/>
        </w:rPr>
        <w:t>E</w:t>
      </w:r>
      <w:r w:rsidR="003F5791" w:rsidRPr="00194C27">
        <w:rPr>
          <w:rFonts w:ascii="Courier New" w:hAnsi="Courier New" w:cs="Courier New"/>
          <w:sz w:val="16"/>
          <w:szCs w:val="16"/>
        </w:rPr>
        <w:t>U</w:t>
      </w:r>
      <w:r w:rsidRPr="00194C27">
        <w:rPr>
          <w:rFonts w:ascii="Courier New" w:hAnsi="Courier New" w:cs="Courier New"/>
          <w:sz w:val="16"/>
          <w:szCs w:val="16"/>
        </w:rPr>
        <w:t>tranFreqRel</w:t>
      </w:r>
      <w:r w:rsidR="00452207">
        <w:rPr>
          <w:rFonts w:ascii="Courier New" w:hAnsi="Courier New" w:cs="Courier New"/>
          <w:sz w:val="16"/>
          <w:szCs w:val="16"/>
        </w:rPr>
        <w:t>ation</w:t>
      </w:r>
      <w:proofErr w:type="spellEnd"/>
      <w:r w:rsidRPr="00194C27">
        <w:rPr>
          <w:rFonts w:ascii="Courier New" w:hAnsi="Courier New" w:cs="Courier New"/>
          <w:sz w:val="16"/>
          <w:szCs w:val="16"/>
        </w:rPr>
        <w:t xml:space="preserve"> &lt;</w:t>
      </w:r>
      <w:proofErr w:type="gramStart"/>
      <w:r w:rsidRPr="00194C27">
        <w:rPr>
          <w:rFonts w:ascii="Courier New" w:hAnsi="Courier New" w:cs="Courier New"/>
          <w:sz w:val="16"/>
          <w:szCs w:val="16"/>
        </w:rPr>
        <w:t>---</w:t>
      </w:r>
      <w:r w:rsidR="00A937EF">
        <w:rPr>
          <w:rFonts w:ascii="Courier New" w:hAnsi="Courier New" w:cs="Courier New"/>
          <w:color w:val="FF0000"/>
          <w:sz w:val="16"/>
          <w:szCs w:val="16"/>
        </w:rPr>
        <w:t xml:space="preserve">  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E</w:t>
      </w:r>
      <w:r w:rsidR="003F5791">
        <w:rPr>
          <w:rFonts w:ascii="Courier New" w:hAnsi="Courier New" w:cs="Courier New"/>
          <w:sz w:val="16"/>
          <w:szCs w:val="16"/>
        </w:rPr>
        <w:t>U</w:t>
      </w:r>
      <w:r w:rsidRPr="00BC496C">
        <w:rPr>
          <w:rFonts w:ascii="Courier New" w:hAnsi="Courier New" w:cs="Courier New"/>
          <w:sz w:val="16"/>
          <w:szCs w:val="16"/>
        </w:rPr>
        <w:t>tranCellRel</w:t>
      </w:r>
      <w:r w:rsidR="00452207">
        <w:rPr>
          <w:rFonts w:ascii="Courier New" w:hAnsi="Courier New" w:cs="Courier New"/>
          <w:sz w:val="16"/>
          <w:szCs w:val="16"/>
        </w:rPr>
        <w:t>ation</w:t>
      </w:r>
      <w:proofErr w:type="spellEnd"/>
      <w:proofErr w:type="gramEnd"/>
      <w:r w:rsidR="00452207">
        <w:rPr>
          <w:rFonts w:ascii="Courier New" w:hAnsi="Courier New" w:cs="Courier New"/>
          <w:sz w:val="16"/>
          <w:szCs w:val="16"/>
        </w:rPr>
        <w:t xml:space="preserve"> </w:t>
      </w:r>
      <w:r w:rsidRPr="00BC496C">
        <w:rPr>
          <w:rFonts w:ascii="Courier New" w:hAnsi="Courier New" w:cs="Courier New"/>
          <w:sz w:val="16"/>
          <w:szCs w:val="16"/>
        </w:rPr>
        <w:t>---&gt;</w:t>
      </w:r>
      <w:r w:rsidR="00EC4CA0" w:rsidRPr="00EC4CA0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="00EC4CA0" w:rsidRPr="00BC496C">
        <w:rPr>
          <w:rFonts w:ascii="Courier New" w:hAnsi="Courier New" w:cs="Courier New"/>
          <w:sz w:val="16"/>
          <w:szCs w:val="16"/>
        </w:rPr>
        <w:t>E</w:t>
      </w:r>
      <w:r w:rsidR="00EC4CA0">
        <w:rPr>
          <w:rFonts w:ascii="Courier New" w:hAnsi="Courier New" w:cs="Courier New"/>
          <w:sz w:val="16"/>
          <w:szCs w:val="16"/>
        </w:rPr>
        <w:t>U</w:t>
      </w:r>
      <w:r w:rsidR="00EC4CA0" w:rsidRPr="00BC496C">
        <w:rPr>
          <w:rFonts w:ascii="Courier New" w:hAnsi="Courier New" w:cs="Courier New"/>
          <w:sz w:val="16"/>
          <w:szCs w:val="16"/>
        </w:rPr>
        <w:t>tranCell</w:t>
      </w:r>
      <w:proofErr w:type="spellEnd"/>
      <w:r w:rsidR="00EC4CA0">
        <w:rPr>
          <w:rFonts w:ascii="Courier New" w:hAnsi="Courier New" w:cs="Courier New"/>
          <w:sz w:val="16"/>
          <w:szCs w:val="16"/>
        </w:rPr>
        <w:t xml:space="preserve"> or</w:t>
      </w:r>
      <w:r w:rsidR="00EC4CA0" w:rsidRPr="00BC49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ExtE</w:t>
      </w:r>
      <w:r w:rsidR="003F5791">
        <w:rPr>
          <w:rFonts w:ascii="Courier New" w:hAnsi="Courier New" w:cs="Courier New"/>
          <w:sz w:val="16"/>
          <w:szCs w:val="16"/>
        </w:rPr>
        <w:t>U</w:t>
      </w:r>
      <w:r w:rsidRPr="00BC496C">
        <w:rPr>
          <w:rFonts w:ascii="Courier New" w:hAnsi="Courier New" w:cs="Courier New"/>
          <w:sz w:val="16"/>
          <w:szCs w:val="16"/>
        </w:rPr>
        <w:t>tranCell</w:t>
      </w:r>
      <w:proofErr w:type="spellEnd"/>
      <w:r w:rsidR="00ED0DA8" w:rsidRPr="00BC496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</w:p>
    <w:p w14:paraId="25D491BB" w14:textId="77777777" w:rsidR="00ED0DA8" w:rsidRPr="00974E1A" w:rsidRDefault="00D0594F" w:rsidP="00B14E33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>Figure</w:t>
      </w:r>
      <w:r w:rsidR="00B14E33" w:rsidRPr="00974E1A">
        <w:rPr>
          <w:rFonts w:ascii="Arial" w:hAnsi="Arial" w:cs="Arial"/>
          <w:b/>
          <w:u w:val="single"/>
        </w:rPr>
        <w:t xml:space="preserve"> 2</w:t>
      </w:r>
      <w:r w:rsidRPr="00974E1A">
        <w:rPr>
          <w:rFonts w:ascii="Arial" w:hAnsi="Arial" w:cs="Arial"/>
          <w:b/>
          <w:u w:val="single"/>
        </w:rPr>
        <w:t xml:space="preserve">: NR view </w:t>
      </w:r>
      <w:r w:rsidR="00EC4CA0">
        <w:rPr>
          <w:rFonts w:ascii="Arial" w:hAnsi="Arial" w:cs="Arial"/>
          <w:b/>
          <w:u w:val="single"/>
        </w:rPr>
        <w:t xml:space="preserve">2 </w:t>
      </w:r>
      <w:r w:rsidRPr="00974E1A">
        <w:rPr>
          <w:rFonts w:ascii="Arial" w:hAnsi="Arial" w:cs="Arial"/>
          <w:b/>
          <w:u w:val="single"/>
        </w:rPr>
        <w:t>of</w:t>
      </w:r>
      <w:r w:rsidR="00FA77E3">
        <w:rPr>
          <w:rFonts w:ascii="Arial" w:hAnsi="Arial" w:cs="Arial"/>
          <w:b/>
          <w:u w:val="single"/>
        </w:rPr>
        <w:t xml:space="preserve"> </w:t>
      </w:r>
      <w:r w:rsidR="00EC4CA0">
        <w:rPr>
          <w:rFonts w:ascii="Arial" w:hAnsi="Arial" w:cs="Arial"/>
          <w:b/>
          <w:u w:val="single"/>
        </w:rPr>
        <w:t>cell/frequency relation</w:t>
      </w:r>
      <w:r w:rsidR="00D56E1A" w:rsidRPr="00974E1A">
        <w:rPr>
          <w:rFonts w:ascii="Arial" w:hAnsi="Arial" w:cs="Arial"/>
          <w:color w:val="008000"/>
        </w:rPr>
        <w:t xml:space="preserve">     </w:t>
      </w:r>
      <w:r w:rsidR="00ED0DA8" w:rsidRPr="00974E1A">
        <w:rPr>
          <w:rFonts w:ascii="Arial" w:hAnsi="Arial" w:cs="Arial"/>
          <w:color w:val="008000"/>
        </w:rPr>
        <w:t xml:space="preserve">                          </w:t>
      </w:r>
    </w:p>
    <w:p w14:paraId="66E78594" w14:textId="77777777" w:rsidR="00DA7AFF" w:rsidRPr="00DA7AFF" w:rsidRDefault="00DA7AFF" w:rsidP="00DA7AFF">
      <w:pPr>
        <w:rPr>
          <w:rFonts w:eastAsia="SimSun"/>
        </w:rPr>
      </w:pPr>
      <w:r>
        <w:rPr>
          <w:rFonts w:eastAsia="SimSun"/>
        </w:rPr>
        <w:t xml:space="preserve">The following NRM fragments are </w:t>
      </w:r>
      <w:r w:rsidR="00851B9C">
        <w:rPr>
          <w:rFonts w:eastAsia="SimSun"/>
        </w:rPr>
        <w:t>views of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and should be placed in TS 28.658 [3].</w:t>
      </w:r>
    </w:p>
    <w:p w14:paraId="5AFC6604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ManagedElement</w:t>
      </w:r>
      <w:proofErr w:type="spellEnd"/>
    </w:p>
    <w:p w14:paraId="1FE28CD5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   |</w:t>
      </w:r>
    </w:p>
    <w:p w14:paraId="51419800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ENBFunction</w:t>
      </w:r>
      <w:proofErr w:type="spellEnd"/>
    </w:p>
    <w:p w14:paraId="5C7122EC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     | </w:t>
      </w:r>
    </w:p>
    <w:p w14:paraId="7B55994A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E</w:t>
      </w:r>
      <w:r w:rsidR="004E0D72">
        <w:rPr>
          <w:rFonts w:ascii="Courier New" w:hAnsi="Courier New" w:cs="Courier New"/>
          <w:sz w:val="16"/>
          <w:szCs w:val="16"/>
        </w:rPr>
        <w:t>U</w:t>
      </w:r>
      <w:r w:rsidRPr="00BC496C">
        <w:rPr>
          <w:rFonts w:ascii="Courier New" w:hAnsi="Courier New" w:cs="Courier New"/>
          <w:sz w:val="16"/>
          <w:szCs w:val="16"/>
        </w:rPr>
        <w:t>tranCell</w:t>
      </w:r>
      <w:proofErr w:type="spellEnd"/>
      <w:r w:rsidR="00ED0DA8" w:rsidRPr="00BC496C">
        <w:rPr>
          <w:rFonts w:ascii="Courier New" w:hAnsi="Courier New" w:cs="Courier New"/>
          <w:sz w:val="16"/>
          <w:szCs w:val="16"/>
        </w:rPr>
        <w:t xml:space="preserve"> </w:t>
      </w:r>
      <w:r w:rsidR="005F6719">
        <w:rPr>
          <w:rFonts w:ascii="Courier New" w:hAnsi="Courier New" w:cs="Courier New"/>
          <w:sz w:val="16"/>
          <w:szCs w:val="16"/>
        </w:rPr>
        <w:t>-------</w:t>
      </w:r>
      <w:r w:rsidR="00ED0DA8" w:rsidRPr="00BC496C">
        <w:rPr>
          <w:rFonts w:ascii="Courier New" w:hAnsi="Courier New" w:cs="Courier New"/>
          <w:sz w:val="16"/>
          <w:szCs w:val="16"/>
        </w:rPr>
        <w:t>----|</w:t>
      </w:r>
      <w:r w:rsidRPr="00BC496C">
        <w:rPr>
          <w:rFonts w:ascii="Courier New" w:hAnsi="Courier New" w:cs="Courier New"/>
          <w:sz w:val="16"/>
          <w:szCs w:val="16"/>
        </w:rPr>
        <w:t>    </w:t>
      </w:r>
    </w:p>
    <w:p w14:paraId="1DE698C2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   |                |</w:t>
      </w:r>
    </w:p>
    <w:p w14:paraId="327EFB1B" w14:textId="01342F30" w:rsidR="00D56E1A" w:rsidRPr="00BC496C" w:rsidRDefault="00EC4CA0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4A06F1">
        <w:rPr>
          <w:rFonts w:ascii="Courier New" w:hAnsi="Courier New" w:cs="Courier New"/>
          <w:color w:val="000000"/>
          <w:sz w:val="16"/>
          <w:szCs w:val="16"/>
        </w:rPr>
        <w:t>NR</w:t>
      </w:r>
      <w:r w:rsidR="00D56E1A" w:rsidRPr="004A06F1">
        <w:rPr>
          <w:rFonts w:ascii="Courier New" w:hAnsi="Courier New" w:cs="Courier New"/>
          <w:color w:val="000000"/>
          <w:sz w:val="16"/>
          <w:szCs w:val="16"/>
        </w:rPr>
        <w:t>FreqRel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="00D56E1A" w:rsidRPr="004A06F1">
        <w:rPr>
          <w:rFonts w:ascii="Courier New" w:hAnsi="Courier New" w:cs="Courier New"/>
          <w:color w:val="000000"/>
          <w:sz w:val="16"/>
          <w:szCs w:val="16"/>
        </w:rPr>
        <w:t xml:space="preserve"> &lt;---</w:t>
      </w:r>
      <w:r w:rsidR="00A937EF" w:rsidRPr="004A06F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A06F1">
        <w:rPr>
          <w:rFonts w:ascii="Courier New" w:hAnsi="Courier New" w:cs="Courier New"/>
          <w:color w:val="000000"/>
          <w:sz w:val="16"/>
          <w:szCs w:val="16"/>
        </w:rPr>
        <w:t>NR</w:t>
      </w:r>
      <w:r w:rsidR="00D56E1A" w:rsidRPr="004A06F1">
        <w:rPr>
          <w:rFonts w:ascii="Courier New" w:hAnsi="Courier New" w:cs="Courier New"/>
          <w:color w:val="000000"/>
          <w:sz w:val="16"/>
          <w:szCs w:val="16"/>
        </w:rPr>
        <w:t>CellRel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="00D56E1A" w:rsidRPr="00BC496C">
        <w:rPr>
          <w:rFonts w:ascii="Courier New" w:hAnsi="Courier New" w:cs="Courier New"/>
          <w:sz w:val="16"/>
          <w:szCs w:val="16"/>
        </w:rPr>
        <w:t>---&gt;</w:t>
      </w:r>
      <w:proofErr w:type="spellStart"/>
      <w:r w:rsidR="00D56E1A" w:rsidRPr="00BC496C">
        <w:rPr>
          <w:rFonts w:ascii="Courier New" w:hAnsi="Courier New" w:cs="Courier New"/>
          <w:sz w:val="16"/>
          <w:szCs w:val="16"/>
        </w:rPr>
        <w:t>ExtNRCellCU</w:t>
      </w:r>
      <w:proofErr w:type="spellEnd"/>
    </w:p>
    <w:p w14:paraId="4C74103A" w14:textId="77777777" w:rsidR="00D0594F" w:rsidRDefault="00D0594F" w:rsidP="00D0594F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>Figure</w:t>
      </w:r>
      <w:r w:rsidR="007440D1" w:rsidRPr="00974E1A">
        <w:rPr>
          <w:rFonts w:ascii="Arial" w:hAnsi="Arial" w:cs="Arial"/>
          <w:b/>
          <w:u w:val="single"/>
        </w:rPr>
        <w:t xml:space="preserve"> 3</w:t>
      </w:r>
      <w:r w:rsidRPr="00974E1A">
        <w:rPr>
          <w:rFonts w:ascii="Arial" w:hAnsi="Arial" w:cs="Arial"/>
          <w:b/>
          <w:u w:val="single"/>
        </w:rPr>
        <w:t xml:space="preserve">: </w:t>
      </w:r>
      <w:proofErr w:type="spellStart"/>
      <w:r w:rsidRPr="00974E1A">
        <w:rPr>
          <w:rFonts w:ascii="Arial" w:hAnsi="Arial" w:cs="Arial"/>
          <w:b/>
          <w:u w:val="single"/>
        </w:rPr>
        <w:t>eNB</w:t>
      </w:r>
      <w:proofErr w:type="spellEnd"/>
      <w:r w:rsidRPr="00974E1A">
        <w:rPr>
          <w:rFonts w:ascii="Arial" w:hAnsi="Arial" w:cs="Arial"/>
          <w:b/>
          <w:u w:val="single"/>
        </w:rPr>
        <w:t xml:space="preserve"> view </w:t>
      </w:r>
      <w:r w:rsidR="00EC4CA0">
        <w:rPr>
          <w:rFonts w:ascii="Arial" w:hAnsi="Arial" w:cs="Arial"/>
          <w:b/>
          <w:u w:val="single"/>
        </w:rPr>
        <w:t xml:space="preserve">1 </w:t>
      </w:r>
      <w:r w:rsidRPr="00974E1A">
        <w:rPr>
          <w:rFonts w:ascii="Arial" w:hAnsi="Arial" w:cs="Arial"/>
          <w:b/>
          <w:u w:val="single"/>
        </w:rPr>
        <w:t>of cell/</w:t>
      </w:r>
      <w:r w:rsidR="00B14E33" w:rsidRPr="00974E1A">
        <w:rPr>
          <w:rFonts w:ascii="Arial" w:hAnsi="Arial" w:cs="Arial"/>
          <w:b/>
          <w:u w:val="single"/>
        </w:rPr>
        <w:t>frequency</w:t>
      </w:r>
      <w:r w:rsidRPr="00974E1A">
        <w:rPr>
          <w:rFonts w:ascii="Arial" w:hAnsi="Arial" w:cs="Arial"/>
          <w:b/>
          <w:u w:val="single"/>
        </w:rPr>
        <w:t xml:space="preserve"> relation</w:t>
      </w:r>
    </w:p>
    <w:p w14:paraId="1B9F5D9C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ManagedElement</w:t>
      </w:r>
      <w:proofErr w:type="spellEnd"/>
    </w:p>
    <w:p w14:paraId="4BD6E9A9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   |</w:t>
      </w:r>
    </w:p>
    <w:p w14:paraId="0ECED6E2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ENBFunction</w:t>
      </w:r>
      <w:proofErr w:type="spellEnd"/>
    </w:p>
    <w:p w14:paraId="30165174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     | </w:t>
      </w:r>
    </w:p>
    <w:p w14:paraId="633F8F34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</w:t>
      </w:r>
      <w:r w:rsidRPr="00BC496C">
        <w:rPr>
          <w:rFonts w:ascii="Courier New" w:hAnsi="Courier New" w:cs="Courier New"/>
          <w:sz w:val="16"/>
          <w:szCs w:val="16"/>
        </w:rPr>
        <w:t>tranCell</w:t>
      </w:r>
      <w:proofErr w:type="spellEnd"/>
      <w:r w:rsidR="005F6719">
        <w:rPr>
          <w:rFonts w:ascii="Courier New" w:hAnsi="Courier New" w:cs="Courier New"/>
          <w:sz w:val="16"/>
          <w:szCs w:val="16"/>
        </w:rPr>
        <w:t xml:space="preserve"> -------</w:t>
      </w:r>
      <w:r w:rsidRPr="00BC496C">
        <w:rPr>
          <w:rFonts w:ascii="Courier New" w:hAnsi="Courier New" w:cs="Courier New"/>
          <w:sz w:val="16"/>
          <w:szCs w:val="16"/>
        </w:rPr>
        <w:t>----|    </w:t>
      </w:r>
    </w:p>
    <w:p w14:paraId="1865A359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   |                |</w:t>
      </w:r>
    </w:p>
    <w:p w14:paraId="0E383E90" w14:textId="1E3FD155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color w:val="000000"/>
          <w:sz w:val="16"/>
          <w:szCs w:val="16"/>
        </w:rPr>
        <w:t>EUtran</w:t>
      </w:r>
      <w:r w:rsidRPr="00EC4CA0">
        <w:rPr>
          <w:rFonts w:ascii="Courier New" w:hAnsi="Courier New" w:cs="Courier New"/>
          <w:color w:val="000000"/>
          <w:sz w:val="16"/>
          <w:szCs w:val="16"/>
        </w:rPr>
        <w:t>FreqRel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Pr="00EC4CA0">
        <w:rPr>
          <w:rFonts w:ascii="Courier New" w:hAnsi="Courier New" w:cs="Courier New"/>
          <w:color w:val="000000"/>
          <w:sz w:val="16"/>
          <w:szCs w:val="16"/>
        </w:rPr>
        <w:t xml:space="preserve"> &lt;--- </w:t>
      </w:r>
      <w:proofErr w:type="spellStart"/>
      <w:r w:rsidRPr="00EC4CA0">
        <w:rPr>
          <w:rFonts w:ascii="Courier New" w:hAnsi="Courier New" w:cs="Courier New"/>
          <w:color w:val="000000"/>
          <w:sz w:val="16"/>
          <w:szCs w:val="16"/>
        </w:rPr>
        <w:t>EUTranCellRel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="0045220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BC496C">
        <w:rPr>
          <w:rFonts w:ascii="Courier New" w:hAnsi="Courier New" w:cs="Courier New"/>
          <w:sz w:val="16"/>
          <w:szCs w:val="16"/>
        </w:rPr>
        <w:t>---&gt;</w:t>
      </w:r>
      <w:r w:rsidR="0045220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ExtEUtranCell</w:t>
      </w:r>
      <w:proofErr w:type="spellEnd"/>
      <w:r w:rsidRPr="00BC496C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>
        <w:rPr>
          <w:rFonts w:ascii="Courier New" w:hAnsi="Courier New" w:cs="Courier New"/>
          <w:sz w:val="16"/>
          <w:szCs w:val="16"/>
        </w:rPr>
        <w:t>EUtran</w:t>
      </w:r>
      <w:r w:rsidRPr="00BC496C">
        <w:rPr>
          <w:rFonts w:ascii="Courier New" w:hAnsi="Courier New" w:cs="Courier New"/>
          <w:sz w:val="16"/>
          <w:szCs w:val="16"/>
        </w:rPr>
        <w:t>Cell</w:t>
      </w:r>
      <w:proofErr w:type="spellEnd"/>
    </w:p>
    <w:p w14:paraId="1EC4DAC1" w14:textId="77777777" w:rsidR="00EC4CA0" w:rsidRPr="00974E1A" w:rsidRDefault="00EC4CA0" w:rsidP="00EC4CA0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 xml:space="preserve">Figure </w:t>
      </w:r>
      <w:r w:rsidR="005F6719">
        <w:rPr>
          <w:rFonts w:ascii="Arial" w:hAnsi="Arial" w:cs="Arial"/>
          <w:b/>
          <w:u w:val="single"/>
        </w:rPr>
        <w:t>4</w:t>
      </w:r>
      <w:r w:rsidRPr="00974E1A">
        <w:rPr>
          <w:rFonts w:ascii="Arial" w:hAnsi="Arial" w:cs="Arial"/>
          <w:b/>
          <w:u w:val="single"/>
        </w:rPr>
        <w:t xml:space="preserve">: </w:t>
      </w:r>
      <w:proofErr w:type="spellStart"/>
      <w:r w:rsidRPr="00974E1A">
        <w:rPr>
          <w:rFonts w:ascii="Arial" w:hAnsi="Arial" w:cs="Arial"/>
          <w:b/>
          <w:u w:val="single"/>
        </w:rPr>
        <w:t>eNB</w:t>
      </w:r>
      <w:proofErr w:type="spellEnd"/>
      <w:r w:rsidRPr="00974E1A">
        <w:rPr>
          <w:rFonts w:ascii="Arial" w:hAnsi="Arial" w:cs="Arial"/>
          <w:b/>
          <w:u w:val="single"/>
        </w:rPr>
        <w:t xml:space="preserve"> view </w:t>
      </w:r>
      <w:r>
        <w:rPr>
          <w:rFonts w:ascii="Arial" w:hAnsi="Arial" w:cs="Arial"/>
          <w:b/>
          <w:u w:val="single"/>
        </w:rPr>
        <w:t xml:space="preserve">2 </w:t>
      </w:r>
      <w:r w:rsidRPr="00974E1A">
        <w:rPr>
          <w:rFonts w:ascii="Arial" w:hAnsi="Arial" w:cs="Arial"/>
          <w:b/>
          <w:u w:val="single"/>
        </w:rPr>
        <w:t>of cell/frequency relation</w:t>
      </w:r>
    </w:p>
    <w:p w14:paraId="0108D9AF" w14:textId="77777777" w:rsidR="00ED0DA8" w:rsidRDefault="00DA7AFF" w:rsidP="00DA7AFF">
      <w:pPr>
        <w:pStyle w:val="Heading2"/>
      </w:pPr>
      <w:r>
        <w:t>4.2</w:t>
      </w:r>
      <w:r>
        <w:tab/>
      </w:r>
      <w:r>
        <w:rPr>
          <w:rFonts w:eastAsia="SimSun"/>
        </w:rPr>
        <w:t xml:space="preserve">View on </w:t>
      </w:r>
      <w:proofErr w:type="spellStart"/>
      <w:r>
        <w:rPr>
          <w:rFonts w:eastAsia="SimSun"/>
        </w:rPr>
        <w:t>ext</w:t>
      </w:r>
      <w:proofErr w:type="spellEnd"/>
      <w:r>
        <w:rPr>
          <w:rFonts w:eastAsia="SimSun"/>
        </w:rPr>
        <w:t xml:space="preserve"> entities and frequencies</w:t>
      </w:r>
    </w:p>
    <w:p w14:paraId="00DB43A1" w14:textId="54377FE5" w:rsidR="003F5791" w:rsidRPr="00045762" w:rsidRDefault="00DA7AFF" w:rsidP="00045762">
      <w:r>
        <w:rPr>
          <w:rFonts w:eastAsia="SimSun"/>
        </w:rPr>
        <w:t xml:space="preserve">The following NRM fragments are </w:t>
      </w:r>
      <w:r w:rsidR="00851B9C">
        <w:rPr>
          <w:rFonts w:eastAsia="SimSun"/>
        </w:rPr>
        <w:t>view of</w:t>
      </w:r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NR(</w:t>
      </w:r>
      <w:proofErr w:type="spellStart"/>
      <w:proofErr w:type="gramEnd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en-gNB</w:t>
      </w:r>
      <w:proofErr w:type="spellEnd"/>
      <w:r>
        <w:rPr>
          <w:rFonts w:eastAsia="SimSun"/>
        </w:rPr>
        <w:t>)</w:t>
      </w:r>
      <w:r w:rsidR="00851B9C">
        <w:rPr>
          <w:rFonts w:eastAsia="SimSun"/>
        </w:rPr>
        <w:t xml:space="preserve"> and</w:t>
      </w:r>
      <w:r>
        <w:rPr>
          <w:rFonts w:eastAsia="SimSun"/>
        </w:rPr>
        <w:t xml:space="preserve"> should be placed in TS 28.541 [2]</w:t>
      </w:r>
      <w:r w:rsidR="00E47FB9">
        <w:rPr>
          <w:rFonts w:ascii="Courier New" w:hAnsi="Courier New" w:cs="Courier New"/>
          <w:sz w:val="16"/>
          <w:szCs w:val="16"/>
        </w:rPr>
        <w:t xml:space="preserve"> </w:t>
      </w:r>
    </w:p>
    <w:p w14:paraId="78CDD40A" w14:textId="08D047BA" w:rsidR="00751A57" w:rsidRDefault="003F5791" w:rsidP="00E47FB9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NR</w:t>
      </w:r>
      <w:r w:rsidR="00D0594F" w:rsidRPr="00BC496C">
        <w:rPr>
          <w:rFonts w:ascii="Courier New" w:hAnsi="Courier New" w:cs="Courier New"/>
          <w:sz w:val="16"/>
          <w:szCs w:val="16"/>
        </w:rPr>
        <w:t>N</w:t>
      </w:r>
      <w:r w:rsidR="00ED0DA8" w:rsidRPr="00BC496C">
        <w:rPr>
          <w:rFonts w:ascii="Courier New" w:hAnsi="Courier New" w:cs="Courier New"/>
          <w:sz w:val="16"/>
          <w:szCs w:val="16"/>
        </w:rPr>
        <w:t>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EUtranNetwork</w:t>
      </w:r>
      <w:proofErr w:type="spellEnd"/>
    </w:p>
    <w:p w14:paraId="0B4C7082" w14:textId="77777777" w:rsidR="00ED0DA8" w:rsidRPr="00BC496C" w:rsidRDefault="00751A57" w:rsidP="00E47FB9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FA77E3">
        <w:rPr>
          <w:rFonts w:ascii="Courier New" w:hAnsi="Courier New" w:cs="Courier New"/>
          <w:sz w:val="16"/>
          <w:szCs w:val="16"/>
        </w:rPr>
        <w:t xml:space="preserve">          </w:t>
      </w:r>
      <w:r w:rsidR="00AB39D4">
        <w:rPr>
          <w:rFonts w:ascii="Courier New" w:hAnsi="Courier New" w:cs="Courier New"/>
          <w:sz w:val="16"/>
          <w:szCs w:val="16"/>
        </w:rPr>
        <w:t xml:space="preserve"> </w:t>
      </w:r>
      <w:r w:rsidR="00ED0DA8" w:rsidRPr="00BC496C">
        <w:rPr>
          <w:rFonts w:ascii="Courier New" w:hAnsi="Courier New" w:cs="Courier New"/>
          <w:sz w:val="16"/>
          <w:szCs w:val="16"/>
        </w:rPr>
        <w:t>|----|</w:t>
      </w:r>
      <w:r w:rsidR="003F5791">
        <w:rPr>
          <w:rFonts w:ascii="Courier New" w:hAnsi="Courier New" w:cs="Courier New"/>
          <w:sz w:val="16"/>
          <w:szCs w:val="16"/>
        </w:rPr>
        <w:t xml:space="preserve">                               </w:t>
      </w:r>
      <w:r w:rsidR="00ED0DA8" w:rsidRPr="00BC496C">
        <w:rPr>
          <w:rFonts w:ascii="Courier New" w:hAnsi="Courier New" w:cs="Courier New"/>
          <w:sz w:val="16"/>
          <w:szCs w:val="16"/>
        </w:rPr>
        <w:t>|</w:t>
      </w:r>
      <w:r w:rsidR="00A937EF">
        <w:rPr>
          <w:rFonts w:ascii="Courier New" w:hAnsi="Courier New" w:cs="Courier New"/>
          <w:sz w:val="16"/>
          <w:szCs w:val="16"/>
        </w:rPr>
        <w:t>------|</w:t>
      </w:r>
    </w:p>
    <w:p w14:paraId="0E84DBDC" w14:textId="2CFBE024" w:rsidR="00ED0DA8" w:rsidRPr="00BC496C" w:rsidRDefault="00E47FB9" w:rsidP="00E47FB9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B14E33" w:rsidRPr="00BC496C">
        <w:rPr>
          <w:rFonts w:ascii="Courier New" w:hAnsi="Courier New" w:cs="Courier New"/>
          <w:sz w:val="16"/>
          <w:szCs w:val="16"/>
        </w:rPr>
        <w:t xml:space="preserve">     </w:t>
      </w:r>
      <w:r w:rsidR="00ED0DA8" w:rsidRPr="00BC496C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="00ED0DA8" w:rsidRPr="00BC496C">
        <w:rPr>
          <w:rFonts w:ascii="Courier New" w:hAnsi="Courier New" w:cs="Courier New"/>
          <w:sz w:val="16"/>
          <w:szCs w:val="16"/>
        </w:rPr>
        <w:t xml:space="preserve">|  </w:t>
      </w:r>
      <w:proofErr w:type="spellStart"/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>NRFreq</w:t>
      </w:r>
      <w:r w:rsidR="00452207">
        <w:rPr>
          <w:rFonts w:ascii="Courier New" w:hAnsi="Courier New" w:cs="Courier New"/>
          <w:color w:val="000000"/>
          <w:sz w:val="16"/>
          <w:szCs w:val="16"/>
        </w:rPr>
        <w:t>uency</w:t>
      </w:r>
      <w:proofErr w:type="spellEnd"/>
      <w:proofErr w:type="gramEnd"/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 xml:space="preserve"> &lt;-</w:t>
      </w:r>
      <w:proofErr w:type="spellStart"/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>NRFreqRel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="00BC496C" w:rsidRPr="004A06F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A937EF" w:rsidRPr="004A06F1">
        <w:rPr>
          <w:rFonts w:ascii="Courier New" w:hAnsi="Courier New" w:cs="Courier New"/>
          <w:color w:val="000000"/>
          <w:sz w:val="16"/>
          <w:szCs w:val="16"/>
        </w:rPr>
        <w:t xml:space="preserve">     |    </w:t>
      </w:r>
      <w:proofErr w:type="spellStart"/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>E</w:t>
      </w:r>
      <w:r w:rsidR="003F5791" w:rsidRPr="004A06F1">
        <w:rPr>
          <w:rFonts w:ascii="Courier New" w:hAnsi="Courier New" w:cs="Courier New"/>
          <w:color w:val="000000"/>
          <w:sz w:val="16"/>
          <w:szCs w:val="16"/>
        </w:rPr>
        <w:t>U</w:t>
      </w:r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>tranFreq</w:t>
      </w:r>
      <w:r w:rsidR="00184FC4">
        <w:rPr>
          <w:rFonts w:ascii="Courier New" w:hAnsi="Courier New" w:cs="Courier New"/>
          <w:color w:val="000000"/>
          <w:sz w:val="16"/>
          <w:szCs w:val="16"/>
        </w:rPr>
        <w:t>uency</w:t>
      </w:r>
      <w:proofErr w:type="spellEnd"/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>&lt;-</w:t>
      </w:r>
      <w:proofErr w:type="spellStart"/>
      <w:r w:rsidR="00B14E33" w:rsidRPr="004A06F1">
        <w:rPr>
          <w:rFonts w:ascii="Courier New" w:hAnsi="Courier New" w:cs="Courier New"/>
          <w:color w:val="000000"/>
          <w:sz w:val="16"/>
          <w:szCs w:val="16"/>
        </w:rPr>
        <w:t>E</w:t>
      </w:r>
      <w:r w:rsidR="003F5791" w:rsidRPr="004A06F1">
        <w:rPr>
          <w:rFonts w:ascii="Courier New" w:hAnsi="Courier New" w:cs="Courier New"/>
          <w:color w:val="000000"/>
          <w:sz w:val="16"/>
          <w:szCs w:val="16"/>
        </w:rPr>
        <w:t>Ut</w:t>
      </w:r>
      <w:r w:rsidR="00B14E33" w:rsidRPr="004A06F1">
        <w:rPr>
          <w:rFonts w:ascii="Courier New" w:hAnsi="Courier New" w:cs="Courier New"/>
          <w:color w:val="000000"/>
          <w:sz w:val="16"/>
          <w:szCs w:val="16"/>
        </w:rPr>
        <w:t>ranFreqRel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</w:p>
    <w:p w14:paraId="19F335FB" w14:textId="77777777" w:rsidR="00ED0DA8" w:rsidRPr="00BC496C" w:rsidRDefault="00B14E33" w:rsidP="00E47FB9">
      <w:pPr>
        <w:spacing w:after="0"/>
        <w:ind w:left="852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 </w:t>
      </w:r>
      <w:r w:rsidR="00ED0DA8" w:rsidRPr="00BC496C">
        <w:rPr>
          <w:rFonts w:ascii="Courier New" w:hAnsi="Courier New" w:cs="Courier New"/>
          <w:sz w:val="16"/>
          <w:szCs w:val="16"/>
        </w:rPr>
        <w:t>|</w:t>
      </w:r>
      <w:r w:rsidR="00A937EF">
        <w:rPr>
          <w:rFonts w:ascii="Courier New" w:hAnsi="Courier New" w:cs="Courier New"/>
          <w:sz w:val="16"/>
          <w:szCs w:val="16"/>
        </w:rPr>
        <w:t xml:space="preserve">                                    |</w:t>
      </w:r>
    </w:p>
    <w:p w14:paraId="226A945C" w14:textId="07B7743C" w:rsidR="00ED0DA8" w:rsidRPr="00BC496C" w:rsidRDefault="00E47FB9" w:rsidP="00E47FB9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B14E33" w:rsidRPr="00BC496C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="00ED0DA8" w:rsidRPr="00BC496C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ED0DA8" w:rsidRPr="00BC496C">
        <w:rPr>
          <w:rFonts w:ascii="Courier New" w:hAnsi="Courier New" w:cs="Courier New"/>
          <w:sz w:val="16"/>
          <w:szCs w:val="16"/>
        </w:rPr>
        <w:t>GNBCUCPFunction</w:t>
      </w:r>
      <w:proofErr w:type="spellEnd"/>
      <w:r w:rsidR="00A937EF">
        <w:rPr>
          <w:rFonts w:ascii="Courier New" w:hAnsi="Courier New" w:cs="Courier New"/>
          <w:sz w:val="16"/>
          <w:szCs w:val="16"/>
        </w:rPr>
        <w:t xml:space="preserve">             </w:t>
      </w:r>
      <w:r w:rsidR="007923A3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="00A937EF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A937EF">
        <w:rPr>
          <w:rFonts w:ascii="Courier New" w:hAnsi="Courier New" w:cs="Courier New"/>
          <w:sz w:val="16"/>
          <w:szCs w:val="16"/>
        </w:rPr>
        <w:t>ENBFunction</w:t>
      </w:r>
      <w:proofErr w:type="spellEnd"/>
    </w:p>
    <w:p w14:paraId="6DCA4D68" w14:textId="77777777" w:rsidR="00ED0DA8" w:rsidRPr="00BC496C" w:rsidRDefault="00B14E33" w:rsidP="00E47FB9">
      <w:pPr>
        <w:spacing w:after="0"/>
        <w:ind w:left="852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</w:t>
      </w:r>
      <w:r w:rsidR="00ED0DA8" w:rsidRPr="00BC496C">
        <w:rPr>
          <w:rFonts w:ascii="Courier New" w:hAnsi="Courier New" w:cs="Courier New"/>
          <w:sz w:val="16"/>
          <w:szCs w:val="16"/>
        </w:rPr>
        <w:t xml:space="preserve"> |</w:t>
      </w:r>
      <w:r w:rsidR="00A937EF">
        <w:rPr>
          <w:rFonts w:ascii="Courier New" w:hAnsi="Courier New" w:cs="Courier New"/>
          <w:sz w:val="16"/>
          <w:szCs w:val="16"/>
        </w:rPr>
        <w:t xml:space="preserve">                                    |</w:t>
      </w:r>
    </w:p>
    <w:p w14:paraId="050893A2" w14:textId="0A726046" w:rsidR="00ED0DA8" w:rsidRPr="00BC496C" w:rsidRDefault="00E47FB9" w:rsidP="00E47FB9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E</w:t>
      </w:r>
      <w:r w:rsidR="00ED0DA8" w:rsidRPr="00BC496C">
        <w:rPr>
          <w:rFonts w:ascii="Courier New" w:hAnsi="Courier New" w:cs="Courier New"/>
          <w:sz w:val="16"/>
          <w:szCs w:val="16"/>
        </w:rPr>
        <w:t>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ED0DA8" w:rsidRPr="00BC496C">
        <w:rPr>
          <w:rFonts w:ascii="Courier New" w:hAnsi="Courier New" w:cs="Courier New"/>
          <w:sz w:val="16"/>
          <w:szCs w:val="16"/>
        </w:rPr>
        <w:t>NRCellCU</w:t>
      </w:r>
      <w:proofErr w:type="spellEnd"/>
      <w:r w:rsidR="00A937EF">
        <w:rPr>
          <w:rFonts w:ascii="Courier New" w:hAnsi="Courier New" w:cs="Courier New"/>
          <w:sz w:val="16"/>
          <w:szCs w:val="16"/>
        </w:rPr>
        <w:t xml:space="preserve">                     </w:t>
      </w:r>
      <w:r w:rsidR="007923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="00A937EF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A937EF">
        <w:rPr>
          <w:rFonts w:ascii="Courier New" w:hAnsi="Courier New" w:cs="Courier New"/>
          <w:sz w:val="16"/>
          <w:szCs w:val="16"/>
        </w:rPr>
        <w:t>EUtranCell</w:t>
      </w:r>
      <w:proofErr w:type="spellEnd"/>
    </w:p>
    <w:p w14:paraId="35146347" w14:textId="7BD6FEBE" w:rsidR="00D0594F" w:rsidRPr="00974E1A" w:rsidRDefault="00D0594F" w:rsidP="00D0594F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>Figur</w:t>
      </w:r>
      <w:r w:rsidR="007440D1" w:rsidRPr="00974E1A">
        <w:rPr>
          <w:rFonts w:ascii="Arial" w:hAnsi="Arial" w:cs="Arial"/>
          <w:b/>
          <w:u w:val="single"/>
        </w:rPr>
        <w:t xml:space="preserve">e </w:t>
      </w:r>
      <w:r w:rsidR="00192243">
        <w:rPr>
          <w:rFonts w:ascii="Arial" w:hAnsi="Arial" w:cs="Arial"/>
          <w:b/>
          <w:u w:val="single"/>
        </w:rPr>
        <w:t>5</w:t>
      </w:r>
      <w:r w:rsidRPr="00974E1A">
        <w:rPr>
          <w:rFonts w:ascii="Arial" w:hAnsi="Arial" w:cs="Arial"/>
          <w:b/>
          <w:u w:val="single"/>
        </w:rPr>
        <w:t xml:space="preserve">: NR view of </w:t>
      </w:r>
      <w:r w:rsidR="00FA77E3">
        <w:rPr>
          <w:rFonts w:ascii="Arial" w:hAnsi="Arial" w:cs="Arial"/>
          <w:b/>
          <w:u w:val="single"/>
        </w:rPr>
        <w:t xml:space="preserve">frequencies and </w:t>
      </w:r>
      <w:r w:rsidRPr="00974E1A">
        <w:rPr>
          <w:rFonts w:ascii="Arial" w:hAnsi="Arial" w:cs="Arial"/>
          <w:b/>
          <w:u w:val="single"/>
        </w:rPr>
        <w:t>ext</w:t>
      </w:r>
      <w:r w:rsidR="00087F6E">
        <w:rPr>
          <w:rFonts w:ascii="Arial" w:hAnsi="Arial" w:cs="Arial"/>
          <w:b/>
          <w:u w:val="single"/>
        </w:rPr>
        <w:t>ernal</w:t>
      </w:r>
      <w:r w:rsidRPr="00974E1A">
        <w:rPr>
          <w:rFonts w:ascii="Arial" w:hAnsi="Arial" w:cs="Arial"/>
          <w:b/>
          <w:u w:val="single"/>
        </w:rPr>
        <w:t xml:space="preserve"> entities</w:t>
      </w:r>
    </w:p>
    <w:p w14:paraId="6A3161D3" w14:textId="77777777" w:rsidR="00D0594F" w:rsidRDefault="00D0594F" w:rsidP="00D0594F">
      <w:pPr>
        <w:spacing w:after="0"/>
        <w:ind w:left="852"/>
        <w:rPr>
          <w:rFonts w:ascii="Courier New" w:hAnsi="Courier New" w:cs="Courier New"/>
          <w:color w:val="008000"/>
        </w:rPr>
      </w:pPr>
    </w:p>
    <w:p w14:paraId="0382BCFD" w14:textId="77777777" w:rsidR="00DA7AFF" w:rsidRDefault="00DA7AFF" w:rsidP="00851B9C">
      <w:pPr>
        <w:keepNext/>
        <w:rPr>
          <w:rFonts w:eastAsia="SimSun"/>
        </w:rPr>
      </w:pPr>
      <w:r>
        <w:rPr>
          <w:rFonts w:eastAsia="SimSun"/>
        </w:rPr>
        <w:t>The following NRM fragments are</w:t>
      </w:r>
      <w:r w:rsidR="00851B9C">
        <w:rPr>
          <w:rFonts w:eastAsia="SimSun"/>
        </w:rPr>
        <w:t xml:space="preserve"> views of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and should be placed in TS 28.658 [3].</w:t>
      </w:r>
    </w:p>
    <w:p w14:paraId="09F66FE0" w14:textId="6217C0A5" w:rsidR="004E0D72" w:rsidRPr="004E0D72" w:rsidRDefault="004E0D72" w:rsidP="004E0D72">
      <w:pPr>
        <w:keepNext/>
        <w:spacing w:after="0"/>
        <w:rPr>
          <w:rFonts w:ascii="Courier New" w:eastAsia="SimSun" w:hAnsi="Courier New" w:cs="Courier New"/>
          <w:sz w:val="16"/>
          <w:szCs w:val="16"/>
        </w:rPr>
      </w:pPr>
      <w:r w:rsidRPr="004E0D72">
        <w:rPr>
          <w:rFonts w:ascii="Courier New" w:eastAsia="SimSun" w:hAnsi="Courier New" w:cs="Courier New"/>
          <w:sz w:val="16"/>
          <w:szCs w:val="16"/>
        </w:rPr>
        <w:t xml:space="preserve">          </w:t>
      </w:r>
      <w:r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4E2E8B56" w14:textId="77777777" w:rsidR="00B14E33" w:rsidRPr="004E0D72" w:rsidRDefault="00FA77E3" w:rsidP="004E0D72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4E0D72">
        <w:rPr>
          <w:rFonts w:ascii="Courier New" w:hAnsi="Courier New" w:cs="Courier New"/>
          <w:sz w:val="16"/>
          <w:szCs w:val="16"/>
        </w:rPr>
        <w:t xml:space="preserve">       </w:t>
      </w:r>
      <w:r w:rsidR="00B14E33" w:rsidRPr="004E0D72">
        <w:rPr>
          <w:rFonts w:ascii="Courier New" w:hAnsi="Courier New" w:cs="Courier New"/>
          <w:sz w:val="16"/>
          <w:szCs w:val="16"/>
        </w:rPr>
        <w:t> 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NR</w:t>
      </w:r>
      <w:r w:rsidR="00B14E33" w:rsidRPr="004E0D72">
        <w:rPr>
          <w:rFonts w:ascii="Courier New" w:hAnsi="Courier New" w:cs="Courier New"/>
          <w:sz w:val="16"/>
          <w:szCs w:val="16"/>
        </w:rPr>
        <w:t>Network</w:t>
      </w:r>
      <w:proofErr w:type="spellEnd"/>
      <w:r w:rsidR="007B30D2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EUtranNetwork</w:t>
      </w:r>
      <w:proofErr w:type="spellEnd"/>
    </w:p>
    <w:p w14:paraId="6AA44D76" w14:textId="70219233" w:rsidR="00B14E33" w:rsidRPr="00BC496C" w:rsidRDefault="00B14E3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   </w:t>
      </w:r>
      <w:r w:rsidR="00FA77E3">
        <w:rPr>
          <w:rFonts w:ascii="Courier New" w:hAnsi="Courier New" w:cs="Courier New"/>
          <w:sz w:val="16"/>
          <w:szCs w:val="16"/>
        </w:rPr>
        <w:t xml:space="preserve">  </w:t>
      </w:r>
      <w:r w:rsidRPr="00BC496C">
        <w:rPr>
          <w:rFonts w:ascii="Courier New" w:hAnsi="Courier New" w:cs="Courier New"/>
          <w:sz w:val="16"/>
          <w:szCs w:val="16"/>
        </w:rPr>
        <w:t xml:space="preserve">     |</w:t>
      </w:r>
      <w:r w:rsidR="007B30D2">
        <w:rPr>
          <w:rFonts w:ascii="Courier New" w:hAnsi="Courier New" w:cs="Courier New"/>
          <w:sz w:val="16"/>
          <w:szCs w:val="16"/>
        </w:rPr>
        <w:t>-------</w:t>
      </w:r>
      <w:r w:rsidRPr="00BC496C">
        <w:rPr>
          <w:rFonts w:ascii="Courier New" w:hAnsi="Courier New" w:cs="Courier New"/>
          <w:sz w:val="16"/>
          <w:szCs w:val="16"/>
        </w:rPr>
        <w:t>|</w:t>
      </w:r>
      <w:r w:rsidR="007B30D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="00E27A16">
        <w:rPr>
          <w:rFonts w:ascii="Courier New" w:hAnsi="Courier New" w:cs="Courier New"/>
          <w:sz w:val="16"/>
          <w:szCs w:val="16"/>
        </w:rPr>
        <w:t xml:space="preserve"> </w:t>
      </w:r>
      <w:r w:rsidR="007B30D2">
        <w:rPr>
          <w:rFonts w:ascii="Courier New" w:hAnsi="Courier New" w:cs="Courier New"/>
          <w:sz w:val="16"/>
          <w:szCs w:val="16"/>
        </w:rPr>
        <w:t>|-----------|</w:t>
      </w:r>
    </w:p>
    <w:p w14:paraId="3C3CA54C" w14:textId="2310CBB2" w:rsidR="00B14E33" w:rsidRPr="00BC496C" w:rsidRDefault="00FA77E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="00B14E33" w:rsidRPr="00BC496C">
        <w:rPr>
          <w:rFonts w:ascii="Courier New" w:hAnsi="Courier New" w:cs="Courier New"/>
          <w:sz w:val="16"/>
          <w:szCs w:val="16"/>
        </w:rPr>
        <w:t xml:space="preserve">     | </w:t>
      </w:r>
      <w:proofErr w:type="spellStart"/>
      <w:r w:rsidR="00B14E33" w:rsidRPr="009D62D9">
        <w:rPr>
          <w:rFonts w:ascii="Courier New" w:hAnsi="Courier New" w:cs="Courier New"/>
          <w:sz w:val="16"/>
          <w:szCs w:val="16"/>
        </w:rPr>
        <w:t>NRFreq</w:t>
      </w:r>
      <w:r w:rsidR="00184FC4">
        <w:rPr>
          <w:rFonts w:ascii="Courier New" w:hAnsi="Courier New" w:cs="Courier New"/>
          <w:sz w:val="16"/>
          <w:szCs w:val="16"/>
        </w:rPr>
        <w:t>uency</w:t>
      </w:r>
      <w:proofErr w:type="spellEnd"/>
      <w:r w:rsidR="00B14E33" w:rsidRPr="009D62D9">
        <w:rPr>
          <w:rFonts w:ascii="Courier New" w:hAnsi="Courier New" w:cs="Courier New"/>
          <w:sz w:val="16"/>
          <w:szCs w:val="16"/>
        </w:rPr>
        <w:t>&lt;--</w:t>
      </w:r>
      <w:proofErr w:type="spellStart"/>
      <w:proofErr w:type="gramStart"/>
      <w:r w:rsidR="007B30D2" w:rsidRPr="009D62D9">
        <w:rPr>
          <w:rFonts w:ascii="Courier New" w:hAnsi="Courier New" w:cs="Courier New"/>
          <w:sz w:val="16"/>
          <w:szCs w:val="16"/>
        </w:rPr>
        <w:t>EUTranFreqRel</w:t>
      </w:r>
      <w:r w:rsidR="00E27A16">
        <w:rPr>
          <w:rFonts w:ascii="Courier New" w:hAnsi="Courier New" w:cs="Courier New"/>
          <w:sz w:val="16"/>
          <w:szCs w:val="16"/>
        </w:rPr>
        <w:t>ation</w:t>
      </w:r>
      <w:proofErr w:type="spellEnd"/>
      <w:r w:rsidR="007B30D2">
        <w:rPr>
          <w:rFonts w:ascii="Courier New" w:hAnsi="Courier New" w:cs="Courier New"/>
          <w:sz w:val="16"/>
          <w:szCs w:val="16"/>
        </w:rPr>
        <w:t xml:space="preserve">  |</w:t>
      </w:r>
      <w:proofErr w:type="gramEnd"/>
      <w:r w:rsidR="007B30D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EUtra</w:t>
      </w:r>
      <w:r w:rsidR="007923A3">
        <w:rPr>
          <w:rFonts w:ascii="Courier New" w:hAnsi="Courier New" w:cs="Courier New"/>
          <w:sz w:val="16"/>
          <w:szCs w:val="16"/>
        </w:rPr>
        <w:t>n</w:t>
      </w:r>
      <w:r w:rsidR="007B30D2">
        <w:rPr>
          <w:rFonts w:ascii="Courier New" w:hAnsi="Courier New" w:cs="Courier New"/>
          <w:sz w:val="16"/>
          <w:szCs w:val="16"/>
        </w:rPr>
        <w:t>Freq</w:t>
      </w:r>
      <w:r w:rsidR="00184FC4">
        <w:rPr>
          <w:rFonts w:ascii="Courier New" w:hAnsi="Courier New" w:cs="Courier New"/>
          <w:sz w:val="16"/>
          <w:szCs w:val="16"/>
        </w:rPr>
        <w:t>uency</w:t>
      </w:r>
      <w:proofErr w:type="spellEnd"/>
      <w:r w:rsidR="007B30D2" w:rsidRPr="007B30D2">
        <w:rPr>
          <w:rFonts w:ascii="Courier New" w:hAnsi="Courier New" w:cs="Courier New"/>
          <w:sz w:val="16"/>
          <w:szCs w:val="16"/>
        </w:rPr>
        <w:sym w:font="Wingdings" w:char="F0DF"/>
      </w:r>
      <w:r w:rsidR="007B30D2">
        <w:rPr>
          <w:rFonts w:ascii="Courier New" w:hAnsi="Courier New" w:cs="Courier New"/>
          <w:sz w:val="16"/>
          <w:szCs w:val="16"/>
        </w:rPr>
        <w:t>--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EUtranFreqRel</w:t>
      </w:r>
      <w:r w:rsidR="00E27A16">
        <w:rPr>
          <w:rFonts w:ascii="Courier New" w:hAnsi="Courier New" w:cs="Courier New"/>
          <w:sz w:val="16"/>
          <w:szCs w:val="16"/>
        </w:rPr>
        <w:t>ation</w:t>
      </w:r>
      <w:proofErr w:type="spellEnd"/>
    </w:p>
    <w:p w14:paraId="7D9E30FE" w14:textId="52F2AD74" w:rsidR="00B14E33" w:rsidRPr="00BC496C" w:rsidRDefault="00B14E3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          |</w:t>
      </w:r>
      <w:r w:rsidR="007B30D2">
        <w:rPr>
          <w:rFonts w:ascii="Courier New" w:hAnsi="Courier New" w:cs="Courier New"/>
          <w:sz w:val="16"/>
          <w:szCs w:val="16"/>
        </w:rPr>
        <w:t xml:space="preserve">                                 </w:t>
      </w:r>
      <w:r w:rsidR="00E27A16">
        <w:rPr>
          <w:rFonts w:ascii="Courier New" w:hAnsi="Courier New" w:cs="Courier New"/>
          <w:sz w:val="16"/>
          <w:szCs w:val="16"/>
        </w:rPr>
        <w:t xml:space="preserve"> </w:t>
      </w:r>
      <w:r w:rsidR="007B30D2">
        <w:rPr>
          <w:rFonts w:ascii="Courier New" w:hAnsi="Courier New" w:cs="Courier New"/>
          <w:sz w:val="16"/>
          <w:szCs w:val="16"/>
        </w:rPr>
        <w:t xml:space="preserve"> |    </w:t>
      </w:r>
    </w:p>
    <w:p w14:paraId="38CA7F0E" w14:textId="6272C0A8" w:rsidR="00B14E33" w:rsidRPr="00BC496C" w:rsidRDefault="00B14E3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Pr="00BC496C">
        <w:rPr>
          <w:rFonts w:ascii="Courier New" w:hAnsi="Courier New" w:cs="Courier New"/>
          <w:sz w:val="16"/>
          <w:szCs w:val="16"/>
        </w:rPr>
        <w:t>GNBCUCPFunction</w:t>
      </w:r>
      <w:proofErr w:type="spellEnd"/>
      <w:r w:rsidR="00E27A16">
        <w:rPr>
          <w:rFonts w:ascii="Courier New" w:hAnsi="Courier New" w:cs="Courier New"/>
          <w:sz w:val="16"/>
          <w:szCs w:val="16"/>
        </w:rPr>
        <w:t xml:space="preserve"> </w:t>
      </w:r>
      <w:r w:rsidR="007B30D2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7B30D2">
        <w:rPr>
          <w:rFonts w:ascii="Courier New" w:hAnsi="Courier New" w:cs="Courier New"/>
          <w:sz w:val="16"/>
          <w:szCs w:val="16"/>
        </w:rPr>
        <w:t>ENBFunction</w:t>
      </w:r>
      <w:proofErr w:type="spellEnd"/>
    </w:p>
    <w:p w14:paraId="4B78FC73" w14:textId="42F52FF4" w:rsidR="00B14E33" w:rsidRPr="00BC496C" w:rsidRDefault="00B14E3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           |</w:t>
      </w:r>
      <w:r w:rsidR="007B30D2">
        <w:rPr>
          <w:rFonts w:ascii="Courier New" w:hAnsi="Courier New" w:cs="Courier New"/>
          <w:sz w:val="16"/>
          <w:szCs w:val="16"/>
        </w:rPr>
        <w:t xml:space="preserve">                                 </w:t>
      </w:r>
      <w:r w:rsidR="00E27A16">
        <w:rPr>
          <w:rFonts w:ascii="Courier New" w:hAnsi="Courier New" w:cs="Courier New"/>
          <w:sz w:val="16"/>
          <w:szCs w:val="16"/>
        </w:rPr>
        <w:t xml:space="preserve"> </w:t>
      </w:r>
      <w:r w:rsidR="007B30D2">
        <w:rPr>
          <w:rFonts w:ascii="Courier New" w:hAnsi="Courier New" w:cs="Courier New"/>
          <w:sz w:val="16"/>
          <w:szCs w:val="16"/>
        </w:rPr>
        <w:t xml:space="preserve"> |</w:t>
      </w:r>
    </w:p>
    <w:p w14:paraId="7B79A2BD" w14:textId="6DB80222" w:rsidR="00B14E33" w:rsidRPr="00BC496C" w:rsidRDefault="00B14E3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Pr="00BC496C">
        <w:rPr>
          <w:rFonts w:ascii="Courier New" w:hAnsi="Courier New" w:cs="Courier New"/>
          <w:sz w:val="16"/>
          <w:szCs w:val="16"/>
        </w:rPr>
        <w:t>NRCellCU</w:t>
      </w:r>
      <w:proofErr w:type="spellEnd"/>
      <w:r w:rsidR="007B30D2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7B30D2">
        <w:rPr>
          <w:rFonts w:ascii="Courier New" w:hAnsi="Courier New" w:cs="Courier New"/>
          <w:sz w:val="16"/>
          <w:szCs w:val="16"/>
        </w:rPr>
        <w:t>EUtranCell</w:t>
      </w:r>
      <w:proofErr w:type="spellEnd"/>
    </w:p>
    <w:p w14:paraId="04651A22" w14:textId="7AE9E10B" w:rsidR="00D0594F" w:rsidRPr="00974E1A" w:rsidRDefault="00D0594F" w:rsidP="00D0594F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>Figure</w:t>
      </w:r>
      <w:r w:rsidR="007440D1" w:rsidRPr="00974E1A">
        <w:rPr>
          <w:rFonts w:ascii="Arial" w:hAnsi="Arial" w:cs="Arial"/>
          <w:b/>
          <w:u w:val="single"/>
        </w:rPr>
        <w:t xml:space="preserve"> </w:t>
      </w:r>
      <w:r w:rsidR="00192243">
        <w:rPr>
          <w:rFonts w:ascii="Arial" w:hAnsi="Arial" w:cs="Arial"/>
          <w:b/>
          <w:u w:val="single"/>
        </w:rPr>
        <w:t>6</w:t>
      </w:r>
      <w:r w:rsidRPr="00974E1A">
        <w:rPr>
          <w:rFonts w:ascii="Arial" w:hAnsi="Arial" w:cs="Arial"/>
          <w:b/>
          <w:u w:val="single"/>
        </w:rPr>
        <w:t xml:space="preserve">: </w:t>
      </w:r>
      <w:proofErr w:type="spellStart"/>
      <w:r w:rsidRPr="00974E1A">
        <w:rPr>
          <w:rFonts w:ascii="Arial" w:hAnsi="Arial" w:cs="Arial"/>
          <w:b/>
          <w:u w:val="single"/>
        </w:rPr>
        <w:t>eNB</w:t>
      </w:r>
      <w:proofErr w:type="spellEnd"/>
      <w:r w:rsidRPr="00974E1A">
        <w:rPr>
          <w:rFonts w:ascii="Arial" w:hAnsi="Arial" w:cs="Arial"/>
          <w:b/>
          <w:u w:val="single"/>
        </w:rPr>
        <w:t xml:space="preserve"> view of </w:t>
      </w:r>
      <w:r w:rsidR="00FA77E3">
        <w:rPr>
          <w:rFonts w:ascii="Arial" w:hAnsi="Arial" w:cs="Arial"/>
          <w:b/>
          <w:u w:val="single"/>
        </w:rPr>
        <w:t xml:space="preserve">frequencies and </w:t>
      </w:r>
      <w:r w:rsidRPr="00974E1A">
        <w:rPr>
          <w:rFonts w:ascii="Arial" w:hAnsi="Arial" w:cs="Arial"/>
          <w:b/>
          <w:u w:val="single"/>
        </w:rPr>
        <w:t>ext</w:t>
      </w:r>
      <w:r w:rsidR="00087F6E">
        <w:rPr>
          <w:rFonts w:ascii="Arial" w:hAnsi="Arial" w:cs="Arial"/>
          <w:b/>
          <w:u w:val="single"/>
        </w:rPr>
        <w:t>ernal</w:t>
      </w:r>
      <w:r w:rsidRPr="00974E1A">
        <w:rPr>
          <w:rFonts w:ascii="Arial" w:hAnsi="Arial" w:cs="Arial"/>
          <w:b/>
          <w:u w:val="single"/>
        </w:rPr>
        <w:t xml:space="preserve"> entities</w:t>
      </w:r>
    </w:p>
    <w:p w14:paraId="35A84C5D" w14:textId="77777777" w:rsidR="00D56E1A" w:rsidRDefault="00D56E1A" w:rsidP="00D56E1A">
      <w:pPr>
        <w:rPr>
          <w:rFonts w:ascii="Courier New" w:hAnsi="Courier New" w:cs="Courier New"/>
          <w:color w:val="008000"/>
        </w:rPr>
      </w:pPr>
    </w:p>
    <w:bookmarkEnd w:id="7"/>
    <w:bookmarkEnd w:id="8"/>
    <w:bookmarkEnd w:id="9"/>
    <w:p w14:paraId="1486669A" w14:textId="77777777" w:rsidR="004B6C26" w:rsidRDefault="004B6C26" w:rsidP="004B6C26">
      <w:pPr>
        <w:pStyle w:val="Heading1"/>
      </w:pPr>
      <w:r>
        <w:t xml:space="preserve">Appendix </w:t>
      </w:r>
      <w:r w:rsidR="0024703F">
        <w:t>A</w:t>
      </w:r>
      <w:r>
        <w:t>: NRM fragments</w:t>
      </w:r>
    </w:p>
    <w:p w14:paraId="43A0DA4D" w14:textId="77777777" w:rsidR="00845F86" w:rsidRDefault="0024703F" w:rsidP="00192243">
      <w:r>
        <w:t xml:space="preserve">This is the UML NRM fragment for 28.541. This UML NRM fragment is equivalent to Figure 1, Figure 2 and Figure 5 combined. </w:t>
      </w:r>
    </w:p>
    <w:p w14:paraId="031ADB1F" w14:textId="2289D2EF" w:rsidR="009805D4" w:rsidRPr="00192243" w:rsidRDefault="009805D4" w:rsidP="00192243">
      <w:r>
        <w:t xml:space="preserve">The </w:t>
      </w:r>
      <w:proofErr w:type="spellStart"/>
      <w:r w:rsidRPr="009805D4"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 w:rsidRPr="009805D4">
        <w:rPr>
          <w:rFonts w:ascii="Courier New" w:hAnsi="Courier New" w:cs="Courier New"/>
        </w:rPr>
        <w:t>EUtranNetwork</w:t>
      </w:r>
      <w:proofErr w:type="spellEnd"/>
      <w:r>
        <w:t xml:space="preserve"> are subclasses of </w:t>
      </w:r>
      <w:proofErr w:type="spellStart"/>
      <w:r w:rsidRPr="009805D4">
        <w:rPr>
          <w:rFonts w:ascii="Courier New" w:hAnsi="Courier New" w:cs="Courier New"/>
        </w:rPr>
        <w:t>SubNetwork</w:t>
      </w:r>
      <w:proofErr w:type="spellEnd"/>
      <w:r>
        <w:rPr>
          <w:rFonts w:ascii="Courier New" w:hAnsi="Courier New" w:cs="Courier New"/>
        </w:rPr>
        <w:t xml:space="preserve"> </w:t>
      </w:r>
      <w:r w:rsidRPr="009805D4">
        <w:t>(defined in TS 28.622).</w:t>
      </w:r>
      <w:r w:rsidR="00845F86">
        <w:t xml:space="preserve"> They do not have additional attributes compared that of </w:t>
      </w:r>
      <w:proofErr w:type="spellStart"/>
      <w:r w:rsidR="00845F86" w:rsidRPr="00845F86">
        <w:rPr>
          <w:rFonts w:ascii="Courier New" w:hAnsi="Courier New" w:cs="Courier New"/>
        </w:rPr>
        <w:t>SubNetwork</w:t>
      </w:r>
      <w:proofErr w:type="spellEnd"/>
      <w:r w:rsidR="00845F86">
        <w:t xml:space="preserve">. The reason to use </w:t>
      </w:r>
      <w:proofErr w:type="spellStart"/>
      <w:r w:rsidR="00081221" w:rsidRPr="009805D4">
        <w:rPr>
          <w:rFonts w:ascii="Courier New" w:hAnsi="Courier New" w:cs="Courier New"/>
        </w:rPr>
        <w:t>NRNetwork</w:t>
      </w:r>
      <w:proofErr w:type="spellEnd"/>
      <w:r w:rsidR="00081221">
        <w:t xml:space="preserve"> and </w:t>
      </w:r>
      <w:proofErr w:type="spellStart"/>
      <w:r w:rsidR="00081221" w:rsidRPr="009805D4">
        <w:rPr>
          <w:rFonts w:ascii="Courier New" w:hAnsi="Courier New" w:cs="Courier New"/>
        </w:rPr>
        <w:t>EUtranNetwork</w:t>
      </w:r>
      <w:proofErr w:type="spellEnd"/>
      <w:r w:rsidR="00081221">
        <w:t xml:space="preserve"> is </w:t>
      </w:r>
      <w:r w:rsidR="00845F86">
        <w:t xml:space="preserve">for </w:t>
      </w:r>
      <w:r w:rsidR="00081221">
        <w:t xml:space="preserve">a </w:t>
      </w:r>
      <w:proofErr w:type="spellStart"/>
      <w:r w:rsidR="00081221">
        <w:t>clearn</w:t>
      </w:r>
      <w:proofErr w:type="spellEnd"/>
      <w:r w:rsidR="00081221">
        <w:t xml:space="preserve"> </w:t>
      </w:r>
      <w:r w:rsidR="00845F86">
        <w:t xml:space="preserve">separation of </w:t>
      </w:r>
      <w:r w:rsidR="00081221">
        <w:t xml:space="preserve">NR </w:t>
      </w:r>
      <w:r w:rsidR="00AB5382">
        <w:t>external entities and frequency</w:t>
      </w:r>
      <w:r w:rsidR="00081221">
        <w:t xml:space="preserve"> and LTE </w:t>
      </w:r>
      <w:r w:rsidR="00AB5382">
        <w:t>external entities and frequency</w:t>
      </w:r>
      <w:r w:rsidR="00845F86">
        <w:t>.</w:t>
      </w:r>
      <w:r w:rsidR="00081221">
        <w:t xml:space="preserve"> The use of</w:t>
      </w:r>
      <w:r w:rsidR="00AB5382">
        <w:t xml:space="preserve"> one</w:t>
      </w:r>
      <w:r w:rsidR="00081221">
        <w:t xml:space="preserve"> </w:t>
      </w:r>
      <w:proofErr w:type="spellStart"/>
      <w:r w:rsidR="00081221" w:rsidRPr="00081221">
        <w:rPr>
          <w:rFonts w:ascii="Courier New" w:hAnsi="Courier New" w:cs="Courier New"/>
        </w:rPr>
        <w:t>SubNetwork</w:t>
      </w:r>
      <w:proofErr w:type="spellEnd"/>
      <w:r w:rsidR="00081221">
        <w:t xml:space="preserve"> to contain both NR and LTE </w:t>
      </w:r>
      <w:r w:rsidR="00AB5382">
        <w:t>external entities and frequency</w:t>
      </w:r>
      <w:r w:rsidR="00081221">
        <w:t xml:space="preserve"> is </w:t>
      </w:r>
      <w:r w:rsidR="00AB5382">
        <w:t xml:space="preserve">also </w:t>
      </w:r>
      <w:r w:rsidR="00081221">
        <w:t>possible (but not shown in the Figures).</w:t>
      </w:r>
    </w:p>
    <w:p w14:paraId="3854D814" w14:textId="77777777" w:rsidR="009D62D9" w:rsidRDefault="009D62D9" w:rsidP="009D62D9">
      <w:pPr>
        <w:pStyle w:val="Caption"/>
        <w:keepNext/>
        <w:jc w:val="center"/>
      </w:pPr>
      <w:r>
        <w:t>Figure 7: UML NRM fragment for NR</w:t>
      </w:r>
    </w:p>
    <w:p w14:paraId="4F1BAD1F" w14:textId="7B43D62A" w:rsidR="009805D4" w:rsidRPr="00192243" w:rsidRDefault="00503827" w:rsidP="00845F86">
      <w:pPr>
        <w:pStyle w:val="B10"/>
        <w:keepNext/>
      </w:pPr>
      <w:r w:rsidRPr="00503827">
        <w:rPr>
          <w:noProof/>
          <w:lang w:val="en-US" w:eastAsia="zh-CN"/>
        </w:rPr>
        <w:drawing>
          <wp:inline distT="0" distB="0" distL="0" distR="0" wp14:anchorId="7FAAB1B4" wp14:editId="61C00097">
            <wp:extent cx="6122035" cy="20542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5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6783" w:rsidRPr="00EC6783">
        <w:rPr>
          <w:noProof/>
          <w:lang w:val="en-US" w:eastAsia="zh-CN"/>
        </w:rPr>
        <w:t xml:space="preserve"> </w:t>
      </w:r>
      <w:r w:rsidR="009D62D9">
        <w:br w:type="page"/>
      </w:r>
      <w:r w:rsidR="0024703F">
        <w:lastRenderedPageBreak/>
        <w:t xml:space="preserve">This is the UML NRM fragment for 28.658. This UML NRM fragment is equivalent to Figure </w:t>
      </w:r>
      <w:r w:rsidR="009D62D9">
        <w:t>3</w:t>
      </w:r>
      <w:r w:rsidR="0024703F">
        <w:t xml:space="preserve">, Figure 4 and Figure 6 combined. </w:t>
      </w:r>
    </w:p>
    <w:p w14:paraId="73CD6835" w14:textId="77777777" w:rsidR="0024703F" w:rsidRPr="00192243" w:rsidRDefault="0024703F" w:rsidP="0024703F"/>
    <w:p w14:paraId="2A23B350" w14:textId="77777777" w:rsidR="009D62D9" w:rsidRDefault="009D62D9" w:rsidP="009D62D9">
      <w:pPr>
        <w:pStyle w:val="Caption"/>
        <w:keepNext/>
        <w:jc w:val="center"/>
      </w:pPr>
      <w:r>
        <w:t>Figure 8: UML NRM fragment for E-UTRAN</w:t>
      </w:r>
    </w:p>
    <w:p w14:paraId="36A2D9DB" w14:textId="3CEE75D6" w:rsidR="00662A19" w:rsidRPr="00662A19" w:rsidRDefault="00563B4B" w:rsidP="00662A19">
      <w:r w:rsidRPr="00563B4B">
        <w:rPr>
          <w:noProof/>
          <w:lang w:val="en-US" w:eastAsia="zh-CN"/>
        </w:rPr>
        <w:drawing>
          <wp:inline distT="0" distB="0" distL="0" distR="0" wp14:anchorId="2A31EC8C" wp14:editId="0840E71A">
            <wp:extent cx="6122035" cy="20542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5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5691" w:rsidRPr="00C35691">
        <w:rPr>
          <w:noProof/>
          <w:lang w:val="en-US" w:eastAsia="zh-CN"/>
        </w:rPr>
        <w:t xml:space="preserve"> </w:t>
      </w:r>
      <w:r w:rsidR="00EC6783" w:rsidRPr="00EC6783">
        <w:rPr>
          <w:noProof/>
          <w:lang w:val="en-US" w:eastAsia="zh-CN"/>
        </w:rPr>
        <w:t xml:space="preserve"> </w:t>
      </w:r>
    </w:p>
    <w:p w14:paraId="208C7F93" w14:textId="13AF4CF5" w:rsidR="006174A8" w:rsidRDefault="006174A8" w:rsidP="006174A8">
      <w:pPr>
        <w:pStyle w:val="Heading1"/>
      </w:pPr>
      <w:r>
        <w:t xml:space="preserve">Appendix B: Class </w:t>
      </w:r>
      <w:proofErr w:type="spellStart"/>
      <w:r>
        <w:t>attribut</w:t>
      </w:r>
      <w:r w:rsidR="00D96496">
        <w:t>t</w:t>
      </w:r>
      <w:r>
        <w:t>es</w:t>
      </w:r>
      <w:proofErr w:type="spellEnd"/>
      <w:r>
        <w:t xml:space="preserve"> and properties</w:t>
      </w:r>
    </w:p>
    <w:p w14:paraId="4906FC26" w14:textId="0CB38FD1" w:rsidR="00D302EA" w:rsidRDefault="00D302EA" w:rsidP="00D302EA">
      <w:r>
        <w:t xml:space="preserve">This is the Class definitions and class attributes properties TS 28.541. </w:t>
      </w:r>
    </w:p>
    <w:p w14:paraId="5FA0F866" w14:textId="37C1F09D" w:rsidR="00EC6783" w:rsidRPr="00192243" w:rsidRDefault="00EC6783" w:rsidP="00D302EA">
      <w:r>
        <w:t>This Appendix B is for information and is not a part of the Endorsement.</w:t>
      </w:r>
      <w:r w:rsidR="00845F86">
        <w:t xml:space="preserve"> The spelling of names </w:t>
      </w:r>
      <w:r w:rsidR="00C35691">
        <w:t xml:space="preserve">of class </w:t>
      </w:r>
      <w:r w:rsidR="00845F86">
        <w:t>and attributes may need alignment at a later stage.</w:t>
      </w:r>
    </w:p>
    <w:p w14:paraId="2C041E2A" w14:textId="77777777" w:rsidR="0098519F" w:rsidRDefault="000B59AD" w:rsidP="0098519F">
      <w:pPr>
        <w:pStyle w:val="Heading3"/>
        <w:rPr>
          <w:lang w:val="en-US" w:eastAsia="zh-CN"/>
        </w:rPr>
      </w:pPr>
      <w:r>
        <w:rPr>
          <w:lang w:val="en-US" w:eastAsia="zh-CN"/>
        </w:rPr>
        <w:t>X</w:t>
      </w:r>
      <w:r w:rsidR="0098519F">
        <w:rPr>
          <w:lang w:val="en-US" w:eastAsia="zh-CN"/>
        </w:rPr>
        <w:t>.3.7a</w:t>
      </w:r>
      <w:r w:rsidR="0098519F">
        <w:rPr>
          <w:lang w:val="en-US" w:eastAsia="zh-CN"/>
        </w:rPr>
        <w:tab/>
      </w:r>
      <w:proofErr w:type="spellStart"/>
      <w:r w:rsidR="0098519F">
        <w:rPr>
          <w:rFonts w:ascii="Courier New" w:hAnsi="Courier New" w:cs="Courier New"/>
          <w:lang w:val="en-US" w:eastAsia="zh-CN"/>
        </w:rPr>
        <w:t>NRCellRe</w:t>
      </w:r>
      <w:r w:rsidR="00D302EA">
        <w:rPr>
          <w:rFonts w:ascii="Courier New" w:hAnsi="Courier New" w:cs="Courier New"/>
          <w:lang w:val="en-US" w:eastAsia="zh-CN"/>
        </w:rPr>
        <w:t>l</w:t>
      </w:r>
      <w:proofErr w:type="spellEnd"/>
    </w:p>
    <w:p w14:paraId="3505FB5D" w14:textId="77777777" w:rsidR="0098519F" w:rsidRDefault="000B59AD" w:rsidP="0098519F">
      <w:pPr>
        <w:pStyle w:val="Heading4"/>
      </w:pPr>
      <w:r>
        <w:rPr>
          <w:lang w:eastAsia="zh-CN"/>
        </w:rPr>
        <w:t>X</w:t>
      </w:r>
      <w:r w:rsidR="0098519F">
        <w:t>.3.7a.1</w:t>
      </w:r>
      <w:r w:rsidR="0098519F">
        <w:tab/>
        <w:t>Definition</w:t>
      </w:r>
    </w:p>
    <w:p w14:paraId="4188EAEA" w14:textId="77777777" w:rsidR="007434B9" w:rsidRDefault="009142E8" w:rsidP="007434B9">
      <w:r>
        <w:t xml:space="preserve">The </w:t>
      </w:r>
      <w:proofErr w:type="spellStart"/>
      <w:r w:rsidRPr="009142E8">
        <w:rPr>
          <w:rFonts w:ascii="Courier New" w:hAnsi="Courier New" w:cs="Courier New"/>
        </w:rPr>
        <w:t>GNBCUCPFunction</w:t>
      </w:r>
      <w:proofErr w:type="spellEnd"/>
      <w:r>
        <w:t xml:space="preserve"> name-contains multiple </w:t>
      </w:r>
      <w:proofErr w:type="spellStart"/>
      <w:r w:rsidRPr="009142E8">
        <w:rPr>
          <w:rFonts w:ascii="Courier New" w:hAnsi="Courier New" w:cs="Courier New"/>
        </w:rPr>
        <w:t>NRCellCU</w:t>
      </w:r>
      <w:proofErr w:type="spellEnd"/>
      <w:r>
        <w:t xml:space="preserve">. The </w:t>
      </w:r>
      <w:proofErr w:type="spellStart"/>
      <w:r w:rsidRPr="009142E8">
        <w:rPr>
          <w:rFonts w:ascii="Courier New" w:hAnsi="Courier New" w:cs="Courier New"/>
        </w:rPr>
        <w:t>GNBCUCPFunction</w:t>
      </w:r>
      <w:proofErr w:type="spellEnd"/>
      <w:r>
        <w:t xml:space="preserve"> is said to be the parent of these multiple </w:t>
      </w:r>
      <w:proofErr w:type="spellStart"/>
      <w:r w:rsidRPr="009142E8">
        <w:rPr>
          <w:rFonts w:ascii="Courier New" w:hAnsi="Courier New" w:cs="Courier New"/>
        </w:rPr>
        <w:t>NRCellCU</w:t>
      </w:r>
      <w:proofErr w:type="spellEnd"/>
      <w:r>
        <w:t xml:space="preserve">. Each </w:t>
      </w:r>
      <w:proofErr w:type="spellStart"/>
      <w:r w:rsidRPr="009142E8">
        <w:rPr>
          <w:rFonts w:ascii="Courier New" w:hAnsi="Courier New" w:cs="Courier New"/>
        </w:rPr>
        <w:t>NRCellCU</w:t>
      </w:r>
      <w:proofErr w:type="spellEnd"/>
      <w:r>
        <w:t xml:space="preserve"> instance has relations with multiple neighbour cells. </w:t>
      </w:r>
      <w:r w:rsidR="007434B9">
        <w:t>This IOC represents a Neighbour cell Relation from a source</w:t>
      </w:r>
      <w:r>
        <w:t xml:space="preserve"> cell</w:t>
      </w:r>
      <w:r w:rsidR="007434B9">
        <w:t xml:space="preserve"> to a target cell, where the target cell</w:t>
      </w:r>
      <w:r>
        <w:t xml:space="preserve"> is from the same parent </w:t>
      </w:r>
      <w:r w:rsidR="000B59AD">
        <w:t>(</w:t>
      </w:r>
      <w:proofErr w:type="spellStart"/>
      <w:r w:rsidR="000B59AD">
        <w:rPr>
          <w:rFonts w:ascii="Courier New" w:hAnsi="Courier New"/>
        </w:rPr>
        <w:t>NRCellCU</w:t>
      </w:r>
      <w:proofErr w:type="spellEnd"/>
      <w:r w:rsidR="000B59AD">
        <w:rPr>
          <w:rFonts w:ascii="Courier New" w:hAnsi="Courier New"/>
        </w:rPr>
        <w:t xml:space="preserve">) </w:t>
      </w:r>
      <w:r w:rsidR="007434B9">
        <w:t xml:space="preserve">or </w:t>
      </w:r>
      <w:r>
        <w:t>of different parent</w:t>
      </w:r>
      <w:r w:rsidR="007434B9">
        <w:t xml:space="preserve"> </w:t>
      </w:r>
      <w:r w:rsidR="000B59AD">
        <w:t>(</w:t>
      </w:r>
      <w:proofErr w:type="spellStart"/>
      <w:r w:rsidR="000B59AD" w:rsidRPr="000414F5">
        <w:rPr>
          <w:rFonts w:ascii="Courier New" w:hAnsi="Courier New"/>
        </w:rPr>
        <w:t>Ext</w:t>
      </w:r>
      <w:r w:rsidR="000B59AD">
        <w:rPr>
          <w:rFonts w:ascii="Courier New" w:hAnsi="Courier New"/>
        </w:rPr>
        <w:t>NRCellCU</w:t>
      </w:r>
      <w:proofErr w:type="spellEnd"/>
      <w:r w:rsidR="000B59AD">
        <w:rPr>
          <w:rFonts w:ascii="Courier New" w:hAnsi="Courier New"/>
        </w:rPr>
        <w:t>).</w:t>
      </w:r>
    </w:p>
    <w:p w14:paraId="3CA8DB77" w14:textId="77777777" w:rsidR="0098519F" w:rsidRDefault="000B59AD" w:rsidP="0098519F">
      <w:pPr>
        <w:pStyle w:val="Heading4"/>
      </w:pPr>
      <w:r>
        <w:rPr>
          <w:lang w:eastAsia="zh-CN"/>
        </w:rPr>
        <w:t>X</w:t>
      </w:r>
      <w:r w:rsidR="0098519F">
        <w:t>.3.7a.2</w:t>
      </w:r>
      <w:r w:rsidR="0098519F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4"/>
        <w:gridCol w:w="1119"/>
        <w:gridCol w:w="1180"/>
        <w:gridCol w:w="1154"/>
        <w:gridCol w:w="1166"/>
        <w:gridCol w:w="1518"/>
      </w:tblGrid>
      <w:tr w:rsidR="0098519F" w14:paraId="1C339BCA" w14:textId="77777777" w:rsidTr="007B2E89">
        <w:trPr>
          <w:cantSplit/>
          <w:jc w:val="center"/>
        </w:trPr>
        <w:tc>
          <w:tcPr>
            <w:tcW w:w="3494" w:type="dxa"/>
            <w:shd w:val="pct10" w:color="auto" w:fill="FFFFFF"/>
            <w:vAlign w:val="center"/>
          </w:tcPr>
          <w:p w14:paraId="34F83082" w14:textId="77777777" w:rsidR="0098519F" w:rsidRDefault="0098519F" w:rsidP="0098519F">
            <w:pPr>
              <w:pStyle w:val="TAH"/>
            </w:pPr>
            <w:r>
              <w:t>Attribute name</w:t>
            </w:r>
          </w:p>
        </w:tc>
        <w:tc>
          <w:tcPr>
            <w:tcW w:w="1119" w:type="dxa"/>
            <w:shd w:val="pct10" w:color="auto" w:fill="FFFFFF"/>
            <w:vAlign w:val="center"/>
          </w:tcPr>
          <w:p w14:paraId="3069C19F" w14:textId="77777777" w:rsidR="0098519F" w:rsidRDefault="0098519F" w:rsidP="0098519F">
            <w:pPr>
              <w:pStyle w:val="TAH"/>
            </w:pPr>
            <w:r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6435B4CB" w14:textId="77777777" w:rsidR="0098519F" w:rsidRDefault="0098519F" w:rsidP="0098519F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54" w:type="dxa"/>
            <w:shd w:val="pct10" w:color="auto" w:fill="FFFFFF"/>
            <w:vAlign w:val="center"/>
          </w:tcPr>
          <w:p w14:paraId="7B65CD3F" w14:textId="77777777" w:rsidR="0098519F" w:rsidRDefault="0098519F" w:rsidP="0098519F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66" w:type="dxa"/>
            <w:shd w:val="pct10" w:color="auto" w:fill="FFFFFF"/>
            <w:vAlign w:val="center"/>
          </w:tcPr>
          <w:p w14:paraId="0B7FF39C" w14:textId="77777777" w:rsidR="0098519F" w:rsidRDefault="0098519F" w:rsidP="0098519F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518" w:type="dxa"/>
            <w:shd w:val="pct10" w:color="auto" w:fill="FFFFFF"/>
            <w:vAlign w:val="center"/>
          </w:tcPr>
          <w:p w14:paraId="46B155C1" w14:textId="77777777" w:rsidR="0098519F" w:rsidRDefault="0098519F" w:rsidP="0098519F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8519F" w14:paraId="6D16B420" w14:textId="77777777" w:rsidTr="007B2E89">
        <w:trPr>
          <w:cantSplit/>
          <w:jc w:val="center"/>
        </w:trPr>
        <w:tc>
          <w:tcPr>
            <w:tcW w:w="3494" w:type="dxa"/>
          </w:tcPr>
          <w:p w14:paraId="02EC6396" w14:textId="77777777" w:rsidR="0098519F" w:rsidRPr="00A867B3" w:rsidRDefault="0098519F" w:rsidP="0098519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cellIndividualOffset</w:t>
            </w:r>
            <w:proofErr w:type="spellEnd"/>
          </w:p>
        </w:tc>
        <w:tc>
          <w:tcPr>
            <w:tcW w:w="1119" w:type="dxa"/>
          </w:tcPr>
          <w:p w14:paraId="41B524BE" w14:textId="77777777" w:rsidR="0098519F" w:rsidRDefault="0098519F" w:rsidP="0098519F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</w:tcPr>
          <w:p w14:paraId="5D4F7028" w14:textId="77777777" w:rsidR="0098519F" w:rsidRDefault="00D96496" w:rsidP="0098519F">
            <w:pPr>
              <w:pStyle w:val="TAL"/>
              <w:jc w:val="center"/>
            </w:pPr>
            <w:r>
              <w:t>T</w:t>
            </w:r>
          </w:p>
        </w:tc>
        <w:tc>
          <w:tcPr>
            <w:tcW w:w="1154" w:type="dxa"/>
          </w:tcPr>
          <w:p w14:paraId="4B8E84EC" w14:textId="77777777" w:rsidR="0098519F" w:rsidRDefault="00D96496" w:rsidP="0098519F">
            <w:pPr>
              <w:pStyle w:val="TAL"/>
              <w:jc w:val="center"/>
            </w:pPr>
            <w:r>
              <w:t>T</w:t>
            </w:r>
          </w:p>
        </w:tc>
        <w:tc>
          <w:tcPr>
            <w:tcW w:w="1166" w:type="dxa"/>
          </w:tcPr>
          <w:p w14:paraId="358E3C22" w14:textId="77777777" w:rsidR="0098519F" w:rsidRDefault="00D96496" w:rsidP="0098519F">
            <w:pPr>
              <w:pStyle w:val="TAL"/>
              <w:jc w:val="center"/>
            </w:pPr>
            <w:r>
              <w:t>F</w:t>
            </w:r>
          </w:p>
        </w:tc>
        <w:tc>
          <w:tcPr>
            <w:tcW w:w="1518" w:type="dxa"/>
          </w:tcPr>
          <w:p w14:paraId="2CA5BB7F" w14:textId="77777777" w:rsidR="0098519F" w:rsidRDefault="00D96496" w:rsidP="0098519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A7491" w14:paraId="2E30538D" w14:textId="77777777" w:rsidTr="007B2E89">
        <w:trPr>
          <w:cantSplit/>
          <w:jc w:val="center"/>
        </w:trPr>
        <w:tc>
          <w:tcPr>
            <w:tcW w:w="3494" w:type="dxa"/>
          </w:tcPr>
          <w:p w14:paraId="60C20A2F" w14:textId="4C03317A" w:rsidR="003A7491" w:rsidRDefault="003A7491" w:rsidP="003A749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lang w:val="en-US" w:eastAsia="zh-CN"/>
              </w:rPr>
              <w:t>nRTCI</w:t>
            </w:r>
            <w:proofErr w:type="spellEnd"/>
          </w:p>
        </w:tc>
        <w:tc>
          <w:tcPr>
            <w:tcW w:w="1119" w:type="dxa"/>
          </w:tcPr>
          <w:p w14:paraId="0F0D8964" w14:textId="318DE4AC" w:rsidR="003A7491" w:rsidRDefault="003A7491" w:rsidP="003A7491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155C6C6A" w14:textId="2B8A5BAC" w:rsidR="003A7491" w:rsidRDefault="003A7491" w:rsidP="003A7491">
            <w:pPr>
              <w:pStyle w:val="TAL"/>
              <w:jc w:val="center"/>
            </w:pPr>
            <w:r>
              <w:t>T</w:t>
            </w:r>
          </w:p>
        </w:tc>
        <w:tc>
          <w:tcPr>
            <w:tcW w:w="1154" w:type="dxa"/>
          </w:tcPr>
          <w:p w14:paraId="15B7E2FF" w14:textId="75EBB05F" w:rsidR="003A7491" w:rsidRDefault="003A7491" w:rsidP="003A7491">
            <w:pPr>
              <w:pStyle w:val="TAL"/>
              <w:jc w:val="center"/>
            </w:pPr>
            <w:r>
              <w:t>T</w:t>
            </w:r>
          </w:p>
        </w:tc>
        <w:tc>
          <w:tcPr>
            <w:tcW w:w="1166" w:type="dxa"/>
          </w:tcPr>
          <w:p w14:paraId="4A8C04DD" w14:textId="6DDA1303" w:rsidR="003A7491" w:rsidRDefault="003A7491" w:rsidP="003A7491">
            <w:pPr>
              <w:pStyle w:val="TAL"/>
              <w:jc w:val="center"/>
            </w:pPr>
            <w:r>
              <w:t>F</w:t>
            </w:r>
          </w:p>
        </w:tc>
        <w:tc>
          <w:tcPr>
            <w:tcW w:w="1518" w:type="dxa"/>
          </w:tcPr>
          <w:p w14:paraId="78A35CE9" w14:textId="62184682" w:rsidR="003A7491" w:rsidRDefault="003A7491" w:rsidP="003A749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A7491" w14:paraId="4F3A0111" w14:textId="77777777" w:rsidTr="007B2E89">
        <w:trPr>
          <w:cantSplit/>
          <w:jc w:val="center"/>
        </w:trPr>
        <w:tc>
          <w:tcPr>
            <w:tcW w:w="3494" w:type="dxa"/>
          </w:tcPr>
          <w:p w14:paraId="50974BBE" w14:textId="5855E322" w:rsidR="003A7491" w:rsidRDefault="003A7491" w:rsidP="003A749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D4609">
              <w:rPr>
                <w:rFonts w:ascii="Courier New" w:hAnsi="Courier New" w:hint="eastAsia"/>
                <w:lang w:val="en-US" w:eastAsia="zh-CN"/>
              </w:rPr>
              <w:t>adjacentCell</w:t>
            </w:r>
            <w:proofErr w:type="spellEnd"/>
          </w:p>
        </w:tc>
        <w:tc>
          <w:tcPr>
            <w:tcW w:w="1119" w:type="dxa"/>
          </w:tcPr>
          <w:p w14:paraId="5741A8B7" w14:textId="71F77D7E" w:rsidR="003A7491" w:rsidRDefault="003A7491" w:rsidP="003A749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80" w:type="dxa"/>
          </w:tcPr>
          <w:p w14:paraId="0CF25584" w14:textId="3E964B6D" w:rsidR="003A7491" w:rsidRDefault="003A7491" w:rsidP="003A749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54" w:type="dxa"/>
          </w:tcPr>
          <w:p w14:paraId="47C7650C" w14:textId="26D869CB" w:rsidR="003A7491" w:rsidRDefault="003A7491" w:rsidP="003A749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6" w:type="dxa"/>
          </w:tcPr>
          <w:p w14:paraId="477C4AC3" w14:textId="575F5860" w:rsidR="003A7491" w:rsidRDefault="003A7491" w:rsidP="003A749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518" w:type="dxa"/>
          </w:tcPr>
          <w:p w14:paraId="064CE6AC" w14:textId="7FCE4D96" w:rsidR="003A7491" w:rsidRDefault="003A7491" w:rsidP="003A749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</w:tbl>
    <w:p w14:paraId="0E0049A5" w14:textId="77777777" w:rsidR="0098519F" w:rsidRDefault="000B59AD" w:rsidP="0098519F">
      <w:pPr>
        <w:pStyle w:val="Heading4"/>
      </w:pPr>
      <w:r>
        <w:rPr>
          <w:lang w:eastAsia="zh-CN"/>
        </w:rPr>
        <w:t>X</w:t>
      </w:r>
      <w:r w:rsidR="0098519F">
        <w:t>.3.7a.3</w:t>
      </w:r>
      <w:r w:rsidR="0098519F">
        <w:tab/>
        <w:t>Attribute constraints</w:t>
      </w:r>
    </w:p>
    <w:p w14:paraId="3C15F8A3" w14:textId="77777777" w:rsidR="0098519F" w:rsidRDefault="0098519F" w:rsidP="0098519F">
      <w:r>
        <w:t>None.</w:t>
      </w:r>
    </w:p>
    <w:p w14:paraId="31F059CF" w14:textId="77777777" w:rsidR="0098519F" w:rsidRDefault="000B59AD" w:rsidP="0098519F">
      <w:pPr>
        <w:pStyle w:val="Heading4"/>
      </w:pPr>
      <w:r>
        <w:rPr>
          <w:lang w:eastAsia="zh-CN"/>
        </w:rPr>
        <w:t>X</w:t>
      </w:r>
      <w:r w:rsidR="0098519F">
        <w:t>.3.7a.4</w:t>
      </w:r>
      <w:r w:rsidR="0098519F">
        <w:tab/>
        <w:t>Notifications</w:t>
      </w:r>
    </w:p>
    <w:p w14:paraId="6CB236CF" w14:textId="77777777" w:rsidR="0098519F" w:rsidRPr="00AC0079" w:rsidRDefault="0098519F" w:rsidP="0098519F">
      <w:pPr>
        <w:rPr>
          <w:lang w:eastAsia="zh-CN"/>
        </w:rPr>
      </w:pPr>
      <w:r>
        <w:t xml:space="preserve">The common notifications defined in subclause </w:t>
      </w:r>
      <w:r>
        <w:rPr>
          <w:rFonts w:hint="eastAsia"/>
          <w:lang w:eastAsia="zh-CN"/>
        </w:rPr>
        <w:t>4.5</w:t>
      </w:r>
      <w:r>
        <w:t xml:space="preserve"> are valid for this IOC, without exceptions or additions.</w:t>
      </w:r>
    </w:p>
    <w:p w14:paraId="0BED9086" w14:textId="77777777" w:rsidR="0098519F" w:rsidRDefault="000B59AD" w:rsidP="0098519F">
      <w:pPr>
        <w:pStyle w:val="Heading3"/>
        <w:rPr>
          <w:lang w:val="en-US" w:eastAsia="zh-CN"/>
        </w:rPr>
      </w:pPr>
      <w:r>
        <w:rPr>
          <w:lang w:val="en-US" w:eastAsia="zh-CN"/>
        </w:rPr>
        <w:lastRenderedPageBreak/>
        <w:t>Y</w:t>
      </w:r>
      <w:r w:rsidR="0098519F">
        <w:rPr>
          <w:lang w:val="en-US" w:eastAsia="zh-CN"/>
        </w:rPr>
        <w:t>.3.7b</w:t>
      </w:r>
      <w:r w:rsidR="0098519F">
        <w:rPr>
          <w:lang w:val="en-US" w:eastAsia="zh-CN"/>
        </w:rPr>
        <w:tab/>
      </w:r>
      <w:proofErr w:type="spellStart"/>
      <w:r w:rsidR="0098519F">
        <w:rPr>
          <w:rFonts w:ascii="Courier New" w:hAnsi="Courier New" w:cs="Courier New"/>
          <w:lang w:val="en-US" w:eastAsia="zh-CN"/>
        </w:rPr>
        <w:t>NRFreqRel</w:t>
      </w:r>
      <w:proofErr w:type="spellEnd"/>
    </w:p>
    <w:p w14:paraId="33CE18C2" w14:textId="77777777" w:rsidR="0098519F" w:rsidRDefault="000B59AD" w:rsidP="0098519F">
      <w:pPr>
        <w:pStyle w:val="Heading4"/>
      </w:pPr>
      <w:r>
        <w:rPr>
          <w:lang w:eastAsia="zh-CN"/>
        </w:rPr>
        <w:t>Y</w:t>
      </w:r>
      <w:r w:rsidR="0098519F">
        <w:t>.3.7b.1</w:t>
      </w:r>
      <w:r w:rsidR="0098519F">
        <w:tab/>
        <w:t>Definition</w:t>
      </w:r>
    </w:p>
    <w:p w14:paraId="0498872C" w14:textId="77777777" w:rsidR="000B59AD" w:rsidRDefault="000B59AD" w:rsidP="000B59AD">
      <w:r>
        <w:t xml:space="preserve">This IOC, together with the </w:t>
      </w:r>
      <w:proofErr w:type="spellStart"/>
      <w:r w:rsidRPr="000B59AD">
        <w:rPr>
          <w:rFonts w:ascii="Courier New" w:hAnsi="Courier New" w:cs="Courier New"/>
        </w:rPr>
        <w:t>NRFreq</w:t>
      </w:r>
      <w:r w:rsidR="005F1FF0">
        <w:rPr>
          <w:rFonts w:ascii="Courier New" w:hAnsi="Courier New" w:cs="Courier New"/>
        </w:rPr>
        <w:t>uency</w:t>
      </w:r>
      <w:proofErr w:type="spellEnd"/>
      <w:r>
        <w:t xml:space="preserve">, represents the frequency properties applicable to the referencing </w:t>
      </w:r>
      <w:proofErr w:type="spellStart"/>
      <w:r w:rsidRPr="000B59AD">
        <w:rPr>
          <w:rFonts w:ascii="Courier New" w:hAnsi="Courier New" w:cs="Courier New"/>
        </w:rPr>
        <w:t>NRCellRel</w:t>
      </w:r>
      <w:proofErr w:type="spellEnd"/>
      <w:r>
        <w:t xml:space="preserve">. </w:t>
      </w:r>
    </w:p>
    <w:p w14:paraId="6A865B67" w14:textId="77777777" w:rsidR="0098519F" w:rsidRDefault="000B59AD" w:rsidP="0098519F">
      <w:pPr>
        <w:pStyle w:val="Heading4"/>
      </w:pPr>
      <w:r>
        <w:rPr>
          <w:lang w:eastAsia="zh-CN"/>
        </w:rPr>
        <w:t>Y</w:t>
      </w:r>
      <w:r w:rsidR="0098519F">
        <w:t>.3.7b.2</w:t>
      </w:r>
      <w:r w:rsidR="0098519F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0"/>
        <w:gridCol w:w="1088"/>
        <w:gridCol w:w="1177"/>
        <w:gridCol w:w="1141"/>
        <w:gridCol w:w="1157"/>
        <w:gridCol w:w="1237"/>
      </w:tblGrid>
      <w:tr w:rsidR="0098519F" w14:paraId="0A239C2E" w14:textId="77777777" w:rsidTr="0098519F">
        <w:trPr>
          <w:cantSplit/>
          <w:jc w:val="center"/>
        </w:trPr>
        <w:tc>
          <w:tcPr>
            <w:tcW w:w="3550" w:type="dxa"/>
            <w:shd w:val="pct10" w:color="auto" w:fill="FFFFFF"/>
            <w:vAlign w:val="center"/>
          </w:tcPr>
          <w:p w14:paraId="3F6D7601" w14:textId="77777777" w:rsidR="0098519F" w:rsidRDefault="0098519F" w:rsidP="0098519F">
            <w:pPr>
              <w:pStyle w:val="TAH"/>
            </w:pPr>
            <w:r>
              <w:t>Attribute name</w:t>
            </w:r>
          </w:p>
        </w:tc>
        <w:tc>
          <w:tcPr>
            <w:tcW w:w="1088" w:type="dxa"/>
            <w:shd w:val="pct10" w:color="auto" w:fill="FFFFFF"/>
            <w:vAlign w:val="center"/>
          </w:tcPr>
          <w:p w14:paraId="6554DA4E" w14:textId="77777777" w:rsidR="0098519F" w:rsidRDefault="0098519F" w:rsidP="0098519F">
            <w:pPr>
              <w:pStyle w:val="TAH"/>
            </w:pPr>
            <w:r>
              <w:t>Support Qualifier</w:t>
            </w:r>
          </w:p>
        </w:tc>
        <w:tc>
          <w:tcPr>
            <w:tcW w:w="1177" w:type="dxa"/>
            <w:shd w:val="pct10" w:color="auto" w:fill="FFFFFF"/>
            <w:vAlign w:val="center"/>
          </w:tcPr>
          <w:p w14:paraId="0347C94B" w14:textId="77777777" w:rsidR="0098519F" w:rsidRDefault="0098519F" w:rsidP="0098519F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41" w:type="dxa"/>
            <w:shd w:val="pct10" w:color="auto" w:fill="FFFFFF"/>
            <w:vAlign w:val="center"/>
          </w:tcPr>
          <w:p w14:paraId="7401E562" w14:textId="77777777" w:rsidR="0098519F" w:rsidRDefault="0098519F" w:rsidP="0098519F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57" w:type="dxa"/>
            <w:shd w:val="pct10" w:color="auto" w:fill="FFFFFF"/>
            <w:vAlign w:val="center"/>
          </w:tcPr>
          <w:p w14:paraId="07C9E814" w14:textId="77777777" w:rsidR="0098519F" w:rsidRDefault="0098519F" w:rsidP="0098519F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67D8FB0A" w14:textId="77777777" w:rsidR="0098519F" w:rsidRDefault="0098519F" w:rsidP="0098519F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96496" w14:paraId="48A7A661" w14:textId="77777777" w:rsidTr="0098519F">
        <w:trPr>
          <w:cantSplit/>
          <w:jc w:val="center"/>
        </w:trPr>
        <w:tc>
          <w:tcPr>
            <w:tcW w:w="3550" w:type="dxa"/>
          </w:tcPr>
          <w:p w14:paraId="132B599F" w14:textId="77777777" w:rsidR="00D96496" w:rsidRPr="000B5B7A" w:rsidRDefault="00D96496" w:rsidP="00D96496">
            <w:pPr>
              <w:pStyle w:val="TAL"/>
              <w:rPr>
                <w:rFonts w:ascii="Courier New" w:hAnsi="Courier New" w:cs="Courier New"/>
                <w:bCs/>
                <w:szCs w:val="18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cellIndividualOffset</w:t>
            </w:r>
            <w:proofErr w:type="spellEnd"/>
          </w:p>
        </w:tc>
        <w:tc>
          <w:tcPr>
            <w:tcW w:w="1088" w:type="dxa"/>
          </w:tcPr>
          <w:p w14:paraId="0119D220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569ED34A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261CAA88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34C6F0E2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F13E0E6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54F279F1" w14:textId="77777777" w:rsidTr="0098519F">
        <w:trPr>
          <w:cantSplit/>
          <w:jc w:val="center"/>
        </w:trPr>
        <w:tc>
          <w:tcPr>
            <w:tcW w:w="3550" w:type="dxa"/>
          </w:tcPr>
          <w:p w14:paraId="62A6B45F" w14:textId="77777777" w:rsidR="00D96496" w:rsidRPr="000B5B7A" w:rsidRDefault="00D96496" w:rsidP="00D96496">
            <w:pPr>
              <w:pStyle w:val="TAL"/>
              <w:rPr>
                <w:rFonts w:ascii="Courier New" w:hAnsi="Courier New" w:cs="Courier New"/>
                <w:bCs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szCs w:val="18"/>
              </w:rPr>
              <w:t>blackListEntry</w:t>
            </w:r>
            <w:proofErr w:type="spellEnd"/>
          </w:p>
        </w:tc>
        <w:tc>
          <w:tcPr>
            <w:tcW w:w="1088" w:type="dxa"/>
          </w:tcPr>
          <w:p w14:paraId="30629840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51778CC4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726019E9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6BCEF042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CE4147A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3559F85D" w14:textId="77777777" w:rsidTr="0098519F">
        <w:trPr>
          <w:cantSplit/>
          <w:jc w:val="center"/>
        </w:trPr>
        <w:tc>
          <w:tcPr>
            <w:tcW w:w="3550" w:type="dxa"/>
          </w:tcPr>
          <w:p w14:paraId="753CE27F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blackListEntryIdleMode</w:t>
            </w:r>
            <w:proofErr w:type="spellEnd"/>
          </w:p>
        </w:tc>
        <w:tc>
          <w:tcPr>
            <w:tcW w:w="1088" w:type="dxa"/>
          </w:tcPr>
          <w:p w14:paraId="3BCA1B12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537D61F9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0C245E88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6A4B4F69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6325E56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24471F4B" w14:textId="77777777" w:rsidTr="0098519F">
        <w:trPr>
          <w:cantSplit/>
          <w:jc w:val="center"/>
        </w:trPr>
        <w:tc>
          <w:tcPr>
            <w:tcW w:w="3550" w:type="dxa"/>
          </w:tcPr>
          <w:p w14:paraId="5799C992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cellReselectionPriority</w:t>
            </w:r>
            <w:proofErr w:type="spellEnd"/>
          </w:p>
        </w:tc>
        <w:tc>
          <w:tcPr>
            <w:tcW w:w="1088" w:type="dxa"/>
          </w:tcPr>
          <w:p w14:paraId="41D6D250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694F0C98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18A312A4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430ED4E0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B09712A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415E74C2" w14:textId="77777777" w:rsidTr="0098519F">
        <w:trPr>
          <w:cantSplit/>
          <w:jc w:val="center"/>
        </w:trPr>
        <w:tc>
          <w:tcPr>
            <w:tcW w:w="3550" w:type="dxa"/>
          </w:tcPr>
          <w:p w14:paraId="57883B37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cellReselectionSubPriority</w:t>
            </w:r>
            <w:proofErr w:type="spellEnd"/>
          </w:p>
        </w:tc>
        <w:tc>
          <w:tcPr>
            <w:tcW w:w="1088" w:type="dxa"/>
          </w:tcPr>
          <w:p w14:paraId="205484F3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657D1B31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0B891A7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25CA18A2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51FD5EB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16BAF970" w14:textId="77777777" w:rsidTr="0098519F">
        <w:trPr>
          <w:cantSplit/>
          <w:jc w:val="center"/>
        </w:trPr>
        <w:tc>
          <w:tcPr>
            <w:tcW w:w="3550" w:type="dxa"/>
          </w:tcPr>
          <w:p w14:paraId="5FB20EE4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pMax</w:t>
            </w:r>
            <w:proofErr w:type="spellEnd"/>
          </w:p>
        </w:tc>
        <w:tc>
          <w:tcPr>
            <w:tcW w:w="1088" w:type="dxa"/>
          </w:tcPr>
          <w:p w14:paraId="4CF2278E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00E44D8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517FE154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31F43BD1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1A7A03D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0AA14740" w14:textId="77777777" w:rsidTr="0098519F">
        <w:trPr>
          <w:cantSplit/>
          <w:jc w:val="center"/>
        </w:trPr>
        <w:tc>
          <w:tcPr>
            <w:tcW w:w="3550" w:type="dxa"/>
          </w:tcPr>
          <w:p w14:paraId="1DFFF6C9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qOffsetFreq</w:t>
            </w:r>
            <w:proofErr w:type="spellEnd"/>
          </w:p>
        </w:tc>
        <w:tc>
          <w:tcPr>
            <w:tcW w:w="1088" w:type="dxa"/>
          </w:tcPr>
          <w:p w14:paraId="7FAB4BBA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69852ACC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34C7BEE2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6DF2B7B8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37F02F6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70594C8E" w14:textId="77777777" w:rsidTr="0098519F">
        <w:trPr>
          <w:cantSplit/>
          <w:jc w:val="center"/>
        </w:trPr>
        <w:tc>
          <w:tcPr>
            <w:tcW w:w="3550" w:type="dxa"/>
          </w:tcPr>
          <w:p w14:paraId="68371859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qQualMin</w:t>
            </w:r>
            <w:proofErr w:type="spellEnd"/>
          </w:p>
        </w:tc>
        <w:tc>
          <w:tcPr>
            <w:tcW w:w="1088" w:type="dxa"/>
          </w:tcPr>
          <w:p w14:paraId="24ADEDB8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3F856816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7BF6EF54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4B485377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0B6D014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1B4708D4" w14:textId="77777777" w:rsidTr="0098519F">
        <w:trPr>
          <w:cantSplit/>
          <w:jc w:val="center"/>
        </w:trPr>
        <w:tc>
          <w:tcPr>
            <w:tcW w:w="3550" w:type="dxa"/>
          </w:tcPr>
          <w:p w14:paraId="2CDAD3C1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qRxLevMin</w:t>
            </w:r>
            <w:proofErr w:type="spellEnd"/>
          </w:p>
        </w:tc>
        <w:tc>
          <w:tcPr>
            <w:tcW w:w="1088" w:type="dxa"/>
          </w:tcPr>
          <w:p w14:paraId="61FA69CE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5EB9E3B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1C62DD0C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17C6D3DA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1BA1867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5055DF34" w14:textId="77777777" w:rsidTr="0098519F">
        <w:trPr>
          <w:cantSplit/>
          <w:jc w:val="center"/>
        </w:trPr>
        <w:tc>
          <w:tcPr>
            <w:tcW w:w="3550" w:type="dxa"/>
          </w:tcPr>
          <w:p w14:paraId="0F2A6597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threshXHighP</w:t>
            </w:r>
            <w:proofErr w:type="spellEnd"/>
          </w:p>
        </w:tc>
        <w:tc>
          <w:tcPr>
            <w:tcW w:w="1088" w:type="dxa"/>
          </w:tcPr>
          <w:p w14:paraId="68880AA6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460D765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0D82DBDA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7038FCA7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541974A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24439A97" w14:textId="77777777" w:rsidTr="0098519F">
        <w:trPr>
          <w:cantSplit/>
          <w:jc w:val="center"/>
        </w:trPr>
        <w:tc>
          <w:tcPr>
            <w:tcW w:w="3550" w:type="dxa"/>
          </w:tcPr>
          <w:p w14:paraId="0960A842" w14:textId="77777777" w:rsidR="00D96496" w:rsidRPr="000B5B7A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threshXHighQ</w:t>
            </w:r>
            <w:proofErr w:type="spellEnd"/>
          </w:p>
        </w:tc>
        <w:tc>
          <w:tcPr>
            <w:tcW w:w="1088" w:type="dxa"/>
          </w:tcPr>
          <w:p w14:paraId="5C23A1B3" w14:textId="77777777" w:rsidR="00D96496" w:rsidRDefault="00D96496" w:rsidP="00D96496">
            <w:pPr>
              <w:pStyle w:val="TAL"/>
              <w:jc w:val="center"/>
            </w:pPr>
            <w:r>
              <w:t>CM</w:t>
            </w:r>
          </w:p>
        </w:tc>
        <w:tc>
          <w:tcPr>
            <w:tcW w:w="1177" w:type="dxa"/>
          </w:tcPr>
          <w:p w14:paraId="5DFF32E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2251CBAD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36FF5EF3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DEA6578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70047318" w14:textId="77777777" w:rsidTr="0098519F">
        <w:trPr>
          <w:cantSplit/>
          <w:jc w:val="center"/>
        </w:trPr>
        <w:tc>
          <w:tcPr>
            <w:tcW w:w="3550" w:type="dxa"/>
          </w:tcPr>
          <w:p w14:paraId="508E5F35" w14:textId="77777777" w:rsidR="00D96496" w:rsidRPr="000B5B7A" w:rsidRDefault="00D96496" w:rsidP="00D96496">
            <w:pPr>
              <w:pStyle w:val="TAL"/>
              <w:rPr>
                <w:rFonts w:ascii="Courier New" w:hAnsi="Courier New" w:cs="Courier New"/>
                <w:bCs/>
                <w:szCs w:val="18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threshXLowP</w:t>
            </w:r>
            <w:proofErr w:type="spellEnd"/>
          </w:p>
        </w:tc>
        <w:tc>
          <w:tcPr>
            <w:tcW w:w="1088" w:type="dxa"/>
          </w:tcPr>
          <w:p w14:paraId="00E7519E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4532DA50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4AEE0694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287F4711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5D60ED9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649F787F" w14:textId="77777777" w:rsidTr="0098519F">
        <w:trPr>
          <w:cantSplit/>
          <w:jc w:val="center"/>
        </w:trPr>
        <w:tc>
          <w:tcPr>
            <w:tcW w:w="3550" w:type="dxa"/>
          </w:tcPr>
          <w:p w14:paraId="75C05EDE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threshXLowQ</w:t>
            </w:r>
            <w:proofErr w:type="spellEnd"/>
          </w:p>
        </w:tc>
        <w:tc>
          <w:tcPr>
            <w:tcW w:w="1088" w:type="dxa"/>
          </w:tcPr>
          <w:p w14:paraId="7004744A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75EE2EA5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4D806235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5144653E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7ECDB22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42498A58" w14:textId="77777777" w:rsidTr="0098519F">
        <w:trPr>
          <w:cantSplit/>
          <w:jc w:val="center"/>
        </w:trPr>
        <w:tc>
          <w:tcPr>
            <w:tcW w:w="3550" w:type="dxa"/>
          </w:tcPr>
          <w:p w14:paraId="54DE9579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tReselectionNr</w:t>
            </w:r>
            <w:proofErr w:type="spellEnd"/>
          </w:p>
        </w:tc>
        <w:tc>
          <w:tcPr>
            <w:tcW w:w="1088" w:type="dxa"/>
          </w:tcPr>
          <w:p w14:paraId="7A192E07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3307B20A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4945E7E6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19DE3A39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D6C641C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18211894" w14:textId="77777777" w:rsidTr="0098519F">
        <w:trPr>
          <w:cantSplit/>
          <w:jc w:val="center"/>
        </w:trPr>
        <w:tc>
          <w:tcPr>
            <w:tcW w:w="3550" w:type="dxa"/>
          </w:tcPr>
          <w:p w14:paraId="1A4D3BB2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tReselectionEutraSfMedium</w:t>
            </w:r>
            <w:proofErr w:type="spellEnd"/>
          </w:p>
        </w:tc>
        <w:tc>
          <w:tcPr>
            <w:tcW w:w="1088" w:type="dxa"/>
          </w:tcPr>
          <w:p w14:paraId="1FF7DA75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0284763A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2EB839A2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6C87B5EC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D5B06D0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54B2FBDD" w14:textId="77777777" w:rsidTr="0098519F">
        <w:trPr>
          <w:cantSplit/>
          <w:jc w:val="center"/>
        </w:trPr>
        <w:tc>
          <w:tcPr>
            <w:tcW w:w="3550" w:type="dxa"/>
          </w:tcPr>
          <w:p w14:paraId="48B8B663" w14:textId="77777777" w:rsidR="00D96496" w:rsidRPr="000B5B7A" w:rsidRDefault="00D96496" w:rsidP="00D96496">
            <w:pPr>
              <w:pStyle w:val="TAL"/>
              <w:rPr>
                <w:rFonts w:ascii="Courier New" w:hAnsi="Courier New" w:cs="Courier New"/>
                <w:bCs/>
                <w:szCs w:val="18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tReselectionEutraSfMedium</w:t>
            </w:r>
            <w:proofErr w:type="spellEnd"/>
          </w:p>
        </w:tc>
        <w:tc>
          <w:tcPr>
            <w:tcW w:w="1088" w:type="dxa"/>
          </w:tcPr>
          <w:p w14:paraId="7139DEE3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54288C05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329088D7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6DDE5E98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6DFD9CB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325B8A9C" w14:textId="77777777" w:rsidTr="0098519F">
        <w:trPr>
          <w:cantSplit/>
          <w:jc w:val="center"/>
        </w:trPr>
        <w:tc>
          <w:tcPr>
            <w:tcW w:w="3550" w:type="dxa"/>
          </w:tcPr>
          <w:p w14:paraId="7175332F" w14:textId="77777777" w:rsidR="00D96496" w:rsidRDefault="00D96496" w:rsidP="00D9649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</w:t>
            </w:r>
            <w:r w:rsidRPr="00A12A5E">
              <w:rPr>
                <w:b/>
              </w:rPr>
              <w:t>ttribute related to role</w:t>
            </w:r>
          </w:p>
        </w:tc>
        <w:tc>
          <w:tcPr>
            <w:tcW w:w="1088" w:type="dxa"/>
          </w:tcPr>
          <w:p w14:paraId="3839937A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13DB7D79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66694FBD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7124FC1E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2E911C5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14F24B06" w14:textId="77777777" w:rsidTr="00D96496">
        <w:trPr>
          <w:cantSplit/>
          <w:trHeight w:val="179"/>
          <w:jc w:val="center"/>
        </w:trPr>
        <w:tc>
          <w:tcPr>
            <w:tcW w:w="3550" w:type="dxa"/>
          </w:tcPr>
          <w:p w14:paraId="7CE1468E" w14:textId="4DC0A69A" w:rsidR="00D96496" w:rsidRPr="0098519F" w:rsidRDefault="00ED7F67" w:rsidP="00D96496">
            <w:pPr>
              <w:rPr>
                <w:rFonts w:ascii="Courier New" w:eastAsia="Calibri" w:hAnsi="Courier New" w:cs="Courier New"/>
                <w:szCs w:val="18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nRFrequencyRef</w:t>
            </w:r>
            <w:proofErr w:type="spellEnd"/>
          </w:p>
        </w:tc>
        <w:tc>
          <w:tcPr>
            <w:tcW w:w="1088" w:type="dxa"/>
          </w:tcPr>
          <w:p w14:paraId="695CA527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2238B4D8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747E769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3299756C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43A8AF9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E34F37B" w14:textId="77777777" w:rsidR="0098519F" w:rsidRDefault="000B59AD" w:rsidP="0098519F">
      <w:pPr>
        <w:pStyle w:val="Heading4"/>
      </w:pPr>
      <w:r>
        <w:rPr>
          <w:lang w:eastAsia="zh-CN"/>
        </w:rPr>
        <w:t>Y</w:t>
      </w:r>
      <w:r w:rsidR="0098519F">
        <w:t>.3.7b.3</w:t>
      </w:r>
      <w:r w:rsidR="0098519F">
        <w:tab/>
        <w:t>Attribute constraints</w:t>
      </w:r>
    </w:p>
    <w:tbl>
      <w:tblPr>
        <w:tblW w:w="10236" w:type="dxa"/>
        <w:jc w:val="center"/>
        <w:tblLook w:val="01E0" w:firstRow="1" w:lastRow="1" w:firstColumn="1" w:lastColumn="1" w:noHBand="0" w:noVBand="0"/>
      </w:tblPr>
      <w:tblGrid>
        <w:gridCol w:w="4105"/>
        <w:gridCol w:w="6131"/>
      </w:tblGrid>
      <w:tr w:rsidR="0098519F" w:rsidRPr="002B15AA" w14:paraId="15A8DF7A" w14:textId="77777777" w:rsidTr="0098519F">
        <w:trPr>
          <w:jc w:val="center"/>
        </w:trPr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D8868" w14:textId="77777777" w:rsidR="0098519F" w:rsidRPr="002B15AA" w:rsidRDefault="0098519F" w:rsidP="0098519F">
            <w:pPr>
              <w:pStyle w:val="TAH"/>
            </w:pPr>
            <w:r w:rsidRPr="002B15AA">
              <w:t>Name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16C5A3" w14:textId="77777777" w:rsidR="0098519F" w:rsidRPr="002B15AA" w:rsidRDefault="0098519F" w:rsidP="0098519F">
            <w:pPr>
              <w:pStyle w:val="TAH"/>
            </w:pPr>
            <w:r w:rsidRPr="002B15AA">
              <w:t>Definition</w:t>
            </w:r>
          </w:p>
        </w:tc>
      </w:tr>
      <w:tr w:rsidR="0098519F" w:rsidRPr="002B15AA" w14:paraId="2D5167F3" w14:textId="77777777" w:rsidTr="0098519F">
        <w:trPr>
          <w:jc w:val="center"/>
        </w:trPr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F5F5" w14:textId="77777777" w:rsidR="0098519F" w:rsidRPr="002B15AA" w:rsidRDefault="0098519F" w:rsidP="0098519F">
            <w:pPr>
              <w:pStyle w:val="TAH"/>
              <w:jc w:val="left"/>
              <w:rPr>
                <w:b w:val="0"/>
              </w:rPr>
            </w:pPr>
            <w:proofErr w:type="spellStart"/>
            <w:r w:rsidRPr="00CB4B17">
              <w:rPr>
                <w:rFonts w:ascii="Courier New" w:hAnsi="Courier New" w:cs="Courier New"/>
                <w:b w:val="0"/>
                <w:bCs/>
                <w:szCs w:val="18"/>
              </w:rPr>
              <w:t>threshXHighQ</w:t>
            </w:r>
            <w:proofErr w:type="spellEnd"/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790B" w14:textId="77777777" w:rsidR="0098519F" w:rsidRPr="002B15AA" w:rsidRDefault="0098519F" w:rsidP="0098519F">
            <w:pPr>
              <w:pStyle w:val="TAH"/>
              <w:jc w:val="left"/>
              <w:rPr>
                <w:b w:val="0"/>
              </w:rPr>
            </w:pPr>
            <w:r w:rsidRPr="000B59AD">
              <w:rPr>
                <w:b w:val="0"/>
              </w:rPr>
              <w:t xml:space="preserve">Condition: The Struct Member </w:t>
            </w:r>
            <w:proofErr w:type="spellStart"/>
            <w:r w:rsidRPr="000B59AD">
              <w:rPr>
                <w:b w:val="0"/>
              </w:rPr>
              <w:t>threshServingLowQ</w:t>
            </w:r>
            <w:proofErr w:type="spellEnd"/>
            <w:r w:rsidRPr="000B59AD">
              <w:rPr>
                <w:b w:val="0"/>
              </w:rPr>
              <w:t xml:space="preserve"> in SIB3 is used in systemInformationBlockType3.</w:t>
            </w:r>
          </w:p>
        </w:tc>
      </w:tr>
    </w:tbl>
    <w:p w14:paraId="270D9DA9" w14:textId="77777777" w:rsidR="0098519F" w:rsidRDefault="000B59AD" w:rsidP="0098519F">
      <w:pPr>
        <w:pStyle w:val="Heading4"/>
      </w:pPr>
      <w:r>
        <w:rPr>
          <w:lang w:eastAsia="zh-CN"/>
        </w:rPr>
        <w:t>Y</w:t>
      </w:r>
      <w:r w:rsidR="0098519F">
        <w:t>.3.7b.4</w:t>
      </w:r>
      <w:r w:rsidR="0098519F">
        <w:tab/>
        <w:t>Notifications</w:t>
      </w:r>
    </w:p>
    <w:p w14:paraId="506621B4" w14:textId="77777777" w:rsidR="0098519F" w:rsidRPr="00AC0079" w:rsidRDefault="0098519F" w:rsidP="0098519F">
      <w:pPr>
        <w:rPr>
          <w:lang w:eastAsia="zh-CN"/>
        </w:rPr>
      </w:pPr>
      <w:r>
        <w:t xml:space="preserve">The common notifications defined in subclause </w:t>
      </w:r>
      <w:r>
        <w:rPr>
          <w:rFonts w:hint="eastAsia"/>
          <w:lang w:eastAsia="zh-CN"/>
        </w:rPr>
        <w:t>4.5</w:t>
      </w:r>
      <w:r>
        <w:t xml:space="preserve"> are valid for this IOC, without exceptions or additions.</w:t>
      </w:r>
    </w:p>
    <w:p w14:paraId="7927D0E7" w14:textId="77777777" w:rsidR="005F1FF0" w:rsidRPr="005F1FF0" w:rsidRDefault="000B59AD" w:rsidP="005F1FF0">
      <w:pPr>
        <w:pStyle w:val="Heading3"/>
        <w:rPr>
          <w:rFonts w:ascii="Courier New" w:hAnsi="Courier New" w:cs="Courier New"/>
          <w:lang w:val="en-US" w:eastAsia="zh-CN"/>
        </w:rPr>
      </w:pPr>
      <w:r>
        <w:rPr>
          <w:lang w:val="en-US" w:eastAsia="zh-CN"/>
        </w:rPr>
        <w:t>Z</w:t>
      </w:r>
      <w:r w:rsidR="0098519F">
        <w:rPr>
          <w:lang w:val="en-US" w:eastAsia="zh-CN"/>
        </w:rPr>
        <w:t>.3.7c</w:t>
      </w:r>
      <w:r w:rsidR="0098519F">
        <w:rPr>
          <w:lang w:val="en-US" w:eastAsia="zh-CN"/>
        </w:rPr>
        <w:tab/>
      </w:r>
      <w:proofErr w:type="spellStart"/>
      <w:r w:rsidR="0098519F">
        <w:rPr>
          <w:rFonts w:ascii="Courier New" w:hAnsi="Courier New" w:cs="Courier New"/>
          <w:lang w:val="en-US" w:eastAsia="zh-CN"/>
        </w:rPr>
        <w:t>NRFreq</w:t>
      </w:r>
      <w:r w:rsidR="005F1FF0">
        <w:rPr>
          <w:rFonts w:ascii="Courier New" w:hAnsi="Courier New" w:cs="Courier New"/>
          <w:lang w:val="en-US" w:eastAsia="zh-CN"/>
        </w:rPr>
        <w:t>uency</w:t>
      </w:r>
      <w:proofErr w:type="spellEnd"/>
    </w:p>
    <w:p w14:paraId="078617F2" w14:textId="77777777" w:rsidR="0098519F" w:rsidRDefault="000B59AD" w:rsidP="0098519F">
      <w:pPr>
        <w:pStyle w:val="Heading4"/>
      </w:pPr>
      <w:r>
        <w:rPr>
          <w:lang w:eastAsia="zh-CN"/>
        </w:rPr>
        <w:t>Z</w:t>
      </w:r>
      <w:r w:rsidR="0098519F">
        <w:t>.3.7c.1</w:t>
      </w:r>
      <w:r w:rsidR="0098519F">
        <w:tab/>
        <w:t>Definition</w:t>
      </w:r>
    </w:p>
    <w:p w14:paraId="3E51534A" w14:textId="77777777" w:rsidR="0098519F" w:rsidRDefault="000B59AD" w:rsidP="0098519F">
      <w:r>
        <w:t>This IOC represents certain NR frequency properties.</w:t>
      </w:r>
    </w:p>
    <w:p w14:paraId="50F51673" w14:textId="77777777" w:rsidR="0098519F" w:rsidRDefault="000B59AD" w:rsidP="0098519F">
      <w:pPr>
        <w:pStyle w:val="Heading4"/>
      </w:pPr>
      <w:r>
        <w:rPr>
          <w:lang w:eastAsia="zh-CN"/>
        </w:rPr>
        <w:t>Z</w:t>
      </w:r>
      <w:r w:rsidR="0098519F">
        <w:t>.3.7c.2</w:t>
      </w:r>
      <w:r w:rsidR="0098519F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6"/>
        <w:gridCol w:w="1101"/>
        <w:gridCol w:w="1178"/>
        <w:gridCol w:w="1147"/>
        <w:gridCol w:w="1161"/>
        <w:gridCol w:w="1237"/>
      </w:tblGrid>
      <w:tr w:rsidR="0098519F" w14:paraId="21D2BAE4" w14:textId="77777777" w:rsidTr="0098519F">
        <w:trPr>
          <w:cantSplit/>
          <w:jc w:val="center"/>
        </w:trPr>
        <w:tc>
          <w:tcPr>
            <w:tcW w:w="3526" w:type="dxa"/>
            <w:shd w:val="pct10" w:color="auto" w:fill="FFFFFF"/>
            <w:vAlign w:val="center"/>
          </w:tcPr>
          <w:p w14:paraId="656B0813" w14:textId="77777777" w:rsidR="0098519F" w:rsidRDefault="0098519F" w:rsidP="0098519F">
            <w:pPr>
              <w:pStyle w:val="TAH"/>
            </w:pPr>
            <w:r>
              <w:t>Attribute name</w:t>
            </w:r>
          </w:p>
        </w:tc>
        <w:tc>
          <w:tcPr>
            <w:tcW w:w="1101" w:type="dxa"/>
            <w:shd w:val="pct10" w:color="auto" w:fill="FFFFFF"/>
            <w:vAlign w:val="center"/>
          </w:tcPr>
          <w:p w14:paraId="5621B9FC" w14:textId="77777777" w:rsidR="0098519F" w:rsidRDefault="0098519F" w:rsidP="0098519F">
            <w:pPr>
              <w:pStyle w:val="TAH"/>
            </w:pPr>
            <w:r>
              <w:t>Support Qualifier</w:t>
            </w:r>
          </w:p>
        </w:tc>
        <w:tc>
          <w:tcPr>
            <w:tcW w:w="1178" w:type="dxa"/>
            <w:shd w:val="pct10" w:color="auto" w:fill="FFFFFF"/>
            <w:vAlign w:val="center"/>
          </w:tcPr>
          <w:p w14:paraId="66E8E6C4" w14:textId="77777777" w:rsidR="0098519F" w:rsidRDefault="0098519F" w:rsidP="0098519F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47" w:type="dxa"/>
            <w:shd w:val="pct10" w:color="auto" w:fill="FFFFFF"/>
            <w:vAlign w:val="center"/>
          </w:tcPr>
          <w:p w14:paraId="0FE9CE77" w14:textId="77777777" w:rsidR="0098519F" w:rsidRDefault="0098519F" w:rsidP="0098519F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61" w:type="dxa"/>
            <w:shd w:val="pct10" w:color="auto" w:fill="FFFFFF"/>
            <w:vAlign w:val="center"/>
          </w:tcPr>
          <w:p w14:paraId="17A255DE" w14:textId="77777777" w:rsidR="0098519F" w:rsidRDefault="0098519F" w:rsidP="0098519F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9C4E6B0" w14:textId="77777777" w:rsidR="0098519F" w:rsidRDefault="0098519F" w:rsidP="0098519F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96496" w14:paraId="6E1F34D8" w14:textId="77777777" w:rsidTr="0098519F">
        <w:trPr>
          <w:cantSplit/>
          <w:jc w:val="center"/>
        </w:trPr>
        <w:tc>
          <w:tcPr>
            <w:tcW w:w="3526" w:type="dxa"/>
          </w:tcPr>
          <w:p w14:paraId="2C588536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absoluteFrequencySSB</w:t>
            </w:r>
            <w:proofErr w:type="spellEnd"/>
          </w:p>
        </w:tc>
        <w:tc>
          <w:tcPr>
            <w:tcW w:w="1101" w:type="dxa"/>
          </w:tcPr>
          <w:p w14:paraId="5AFB2DED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8" w:type="dxa"/>
          </w:tcPr>
          <w:p w14:paraId="711DB79C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7" w:type="dxa"/>
          </w:tcPr>
          <w:p w14:paraId="1C19C5B3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61" w:type="dxa"/>
          </w:tcPr>
          <w:p w14:paraId="23C21867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2EFFFB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0BA97A97" w14:textId="77777777" w:rsidTr="0098519F">
        <w:trPr>
          <w:cantSplit/>
          <w:jc w:val="center"/>
        </w:trPr>
        <w:tc>
          <w:tcPr>
            <w:tcW w:w="3526" w:type="dxa"/>
          </w:tcPr>
          <w:p w14:paraId="3E3B3B8E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iCs/>
                <w:lang w:eastAsia="ja-JP"/>
              </w:rPr>
              <w:t>subCarrierSpacing</w:t>
            </w:r>
            <w:proofErr w:type="spellEnd"/>
          </w:p>
        </w:tc>
        <w:tc>
          <w:tcPr>
            <w:tcW w:w="1101" w:type="dxa"/>
          </w:tcPr>
          <w:p w14:paraId="01687E72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8" w:type="dxa"/>
          </w:tcPr>
          <w:p w14:paraId="20C7964F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7" w:type="dxa"/>
          </w:tcPr>
          <w:p w14:paraId="23DE25B3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61" w:type="dxa"/>
          </w:tcPr>
          <w:p w14:paraId="1C591092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FDD6647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8519F" w14:paraId="237EBA5D" w14:textId="77777777" w:rsidTr="0098519F">
        <w:trPr>
          <w:cantSplit/>
          <w:jc w:val="center"/>
        </w:trPr>
        <w:tc>
          <w:tcPr>
            <w:tcW w:w="3526" w:type="dxa"/>
          </w:tcPr>
          <w:p w14:paraId="7FD0A4F1" w14:textId="77777777" w:rsidR="0098519F" w:rsidRPr="00A867B3" w:rsidRDefault="0098519F" w:rsidP="0098519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Cs/>
              </w:rPr>
              <w:t>m</w:t>
            </w:r>
            <w:r w:rsidRPr="002D1288">
              <w:rPr>
                <w:rFonts w:ascii="Courier New" w:hAnsi="Courier New" w:cs="Courier New"/>
                <w:bCs/>
              </w:rPr>
              <w:t>ultiFrequencyBandListNR</w:t>
            </w:r>
            <w:proofErr w:type="spellEnd"/>
          </w:p>
        </w:tc>
        <w:tc>
          <w:tcPr>
            <w:tcW w:w="1101" w:type="dxa"/>
          </w:tcPr>
          <w:p w14:paraId="0254AEF3" w14:textId="77777777" w:rsidR="0098519F" w:rsidRDefault="0098519F" w:rsidP="0098519F">
            <w:pPr>
              <w:pStyle w:val="TAL"/>
              <w:jc w:val="center"/>
            </w:pPr>
            <w:r>
              <w:t>M</w:t>
            </w:r>
          </w:p>
        </w:tc>
        <w:tc>
          <w:tcPr>
            <w:tcW w:w="1178" w:type="dxa"/>
          </w:tcPr>
          <w:p w14:paraId="05C83FAD" w14:textId="77777777" w:rsidR="0098519F" w:rsidRDefault="0098519F" w:rsidP="0098519F">
            <w:pPr>
              <w:pStyle w:val="TAL"/>
              <w:jc w:val="center"/>
            </w:pPr>
            <w:r>
              <w:t>T</w:t>
            </w:r>
          </w:p>
        </w:tc>
        <w:tc>
          <w:tcPr>
            <w:tcW w:w="1147" w:type="dxa"/>
          </w:tcPr>
          <w:p w14:paraId="6E3F8772" w14:textId="77777777" w:rsidR="0098519F" w:rsidRDefault="0098519F" w:rsidP="0098519F">
            <w:pPr>
              <w:pStyle w:val="TAL"/>
              <w:jc w:val="center"/>
            </w:pPr>
            <w:r>
              <w:t>F</w:t>
            </w:r>
          </w:p>
        </w:tc>
        <w:tc>
          <w:tcPr>
            <w:tcW w:w="1161" w:type="dxa"/>
          </w:tcPr>
          <w:p w14:paraId="163C08B5" w14:textId="77777777" w:rsidR="0098519F" w:rsidRDefault="00D96496" w:rsidP="0098519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1826CC77" w14:textId="77777777" w:rsidR="0098519F" w:rsidRDefault="00D96496" w:rsidP="0098519F">
            <w:pPr>
              <w:pStyle w:val="TAL"/>
              <w:jc w:val="center"/>
            </w:pPr>
            <w:r>
              <w:t>T</w:t>
            </w:r>
          </w:p>
        </w:tc>
      </w:tr>
    </w:tbl>
    <w:p w14:paraId="4FC0400D" w14:textId="77777777" w:rsidR="0098519F" w:rsidRDefault="000B59AD" w:rsidP="0098519F">
      <w:pPr>
        <w:pStyle w:val="Heading4"/>
      </w:pPr>
      <w:r>
        <w:rPr>
          <w:lang w:eastAsia="zh-CN"/>
        </w:rPr>
        <w:t>Z</w:t>
      </w:r>
      <w:r w:rsidR="0098519F">
        <w:t>.3.7c.3</w:t>
      </w:r>
      <w:r w:rsidR="0098519F">
        <w:tab/>
        <w:t>Attribute constraints</w:t>
      </w:r>
    </w:p>
    <w:p w14:paraId="1D660A64" w14:textId="77777777" w:rsidR="0098519F" w:rsidRDefault="0098519F" w:rsidP="0098519F">
      <w:r>
        <w:t>None.</w:t>
      </w:r>
    </w:p>
    <w:p w14:paraId="6EA965BB" w14:textId="77777777" w:rsidR="0098519F" w:rsidRDefault="000B59AD" w:rsidP="0098519F">
      <w:pPr>
        <w:pStyle w:val="Heading4"/>
      </w:pPr>
      <w:r>
        <w:rPr>
          <w:lang w:eastAsia="zh-CN"/>
        </w:rPr>
        <w:t>Z</w:t>
      </w:r>
      <w:r w:rsidR="0098519F">
        <w:t>.3.7c.4</w:t>
      </w:r>
      <w:r w:rsidR="0098519F">
        <w:tab/>
        <w:t>Notifications</w:t>
      </w:r>
    </w:p>
    <w:p w14:paraId="73B0BB1B" w14:textId="77777777" w:rsidR="0098519F" w:rsidRPr="00AC0079" w:rsidRDefault="0098519F" w:rsidP="0098519F">
      <w:pPr>
        <w:rPr>
          <w:lang w:eastAsia="zh-CN"/>
        </w:rPr>
      </w:pPr>
      <w:r>
        <w:t xml:space="preserve">The common notifications defined in subclause </w:t>
      </w:r>
      <w:r>
        <w:rPr>
          <w:rFonts w:hint="eastAsia"/>
          <w:lang w:eastAsia="zh-CN"/>
        </w:rPr>
        <w:t>4.5</w:t>
      </w:r>
      <w:r>
        <w:t xml:space="preserve"> are valid for this IOC, without exceptions or additions.</w:t>
      </w:r>
    </w:p>
    <w:p w14:paraId="5E06E488" w14:textId="77777777" w:rsidR="0098519F" w:rsidRPr="009E0699" w:rsidRDefault="0098519F" w:rsidP="0098519F"/>
    <w:p w14:paraId="497A1AA2" w14:textId="77777777" w:rsidR="0098519F" w:rsidRPr="004B3532" w:rsidRDefault="0098519F" w:rsidP="0098519F">
      <w:pPr>
        <w:pStyle w:val="Heading2"/>
      </w:pPr>
      <w:bookmarkStart w:id="71" w:name="_Toc500258508"/>
      <w:bookmarkStart w:id="72" w:name="_Toc505651491"/>
      <w:bookmarkStart w:id="73" w:name="_Toc505651729"/>
      <w:bookmarkStart w:id="74" w:name="_Toc505678888"/>
      <w:bookmarkStart w:id="75" w:name="_Toc511658542"/>
      <w:bookmarkStart w:id="76" w:name="_Toc511658674"/>
      <w:bookmarkStart w:id="77" w:name="_Toc514798236"/>
      <w:bookmarkStart w:id="78" w:name="_Toc516886445"/>
      <w:bookmarkStart w:id="79" w:name="_Toc516911917"/>
      <w:bookmarkStart w:id="80" w:name="_Toc517935144"/>
      <w:bookmarkStart w:id="81" w:name="_Toc517956827"/>
      <w:bookmarkStart w:id="82" w:name="_Toc517957281"/>
      <w:bookmarkStart w:id="83" w:name="_Toc517957733"/>
      <w:bookmarkStart w:id="84" w:name="_Toc518416061"/>
      <w:bookmarkStart w:id="85" w:name="_Toc518594276"/>
      <w:bookmarkStart w:id="86" w:name="_Toc518594774"/>
      <w:bookmarkStart w:id="87" w:name="_Toc518624005"/>
      <w:bookmarkStart w:id="88" w:name="_Toc518661705"/>
      <w:bookmarkStart w:id="89" w:name="_Toc523769954"/>
      <w:r w:rsidRPr="004B3532">
        <w:lastRenderedPageBreak/>
        <w:t>4.4</w:t>
      </w:r>
      <w:r w:rsidRPr="004B3532">
        <w:tab/>
        <w:t>Attribute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C5CA1E6" w14:textId="77777777" w:rsidR="0098519F" w:rsidRPr="00672B31" w:rsidRDefault="0098519F" w:rsidP="0098519F">
      <w:pPr>
        <w:pStyle w:val="Heading3"/>
        <w:rPr>
          <w:lang w:val="en-US" w:eastAsia="zh-CN"/>
        </w:rPr>
      </w:pPr>
      <w:bookmarkStart w:id="90" w:name="_Toc311579007"/>
      <w:bookmarkStart w:id="91" w:name="_Toc339631442"/>
      <w:bookmarkStart w:id="92" w:name="_Toc340800129"/>
      <w:bookmarkStart w:id="93" w:name="_Toc502918767"/>
      <w:bookmarkStart w:id="94" w:name="_Toc504067794"/>
      <w:bookmarkStart w:id="95" w:name="_Toc505651492"/>
      <w:bookmarkStart w:id="96" w:name="_Toc505651730"/>
      <w:bookmarkStart w:id="97" w:name="_Toc505678889"/>
      <w:bookmarkStart w:id="98" w:name="_Toc511658543"/>
      <w:bookmarkStart w:id="99" w:name="_Toc511658675"/>
      <w:bookmarkStart w:id="100" w:name="_Toc514798237"/>
      <w:bookmarkStart w:id="101" w:name="_Toc516886446"/>
      <w:bookmarkStart w:id="102" w:name="_Toc516911918"/>
      <w:bookmarkStart w:id="103" w:name="_Toc518624006"/>
      <w:bookmarkStart w:id="104" w:name="_Toc518661706"/>
      <w:bookmarkStart w:id="105" w:name="_Toc523769955"/>
      <w:r w:rsidRPr="00672B31">
        <w:rPr>
          <w:rFonts w:hint="eastAsia"/>
          <w:lang w:val="en-US" w:eastAsia="zh-CN"/>
        </w:rPr>
        <w:t>4</w:t>
      </w:r>
      <w:r w:rsidRPr="00672B31">
        <w:rPr>
          <w:lang w:val="en-US" w:eastAsia="zh-CN"/>
        </w:rPr>
        <w:t>.</w:t>
      </w:r>
      <w:r w:rsidRPr="00672B31">
        <w:rPr>
          <w:rFonts w:hint="eastAsia"/>
          <w:lang w:val="en-US" w:eastAsia="zh-CN"/>
        </w:rPr>
        <w:t>4</w:t>
      </w:r>
      <w:r w:rsidRPr="00672B31">
        <w:rPr>
          <w:lang w:val="en-US" w:eastAsia="zh-CN"/>
        </w:rPr>
        <w:t>.1</w:t>
      </w:r>
      <w:r w:rsidRPr="00672B31">
        <w:rPr>
          <w:lang w:val="en-US" w:eastAsia="zh-CN"/>
        </w:rPr>
        <w:tab/>
      </w:r>
      <w:r w:rsidRPr="00672B31">
        <w:rPr>
          <w:rFonts w:hint="eastAsia"/>
          <w:lang w:val="en-US" w:eastAsia="zh-CN"/>
        </w:rPr>
        <w:t>Attribute properties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tbl>
      <w:tblPr>
        <w:tblW w:w="1062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1"/>
        <w:gridCol w:w="5828"/>
        <w:gridCol w:w="2341"/>
      </w:tblGrid>
      <w:tr w:rsidR="0098519F" w14:paraId="4D5E79FF" w14:textId="77777777" w:rsidTr="0098519F">
        <w:trPr>
          <w:cantSplit/>
          <w:tblHeader/>
        </w:trPr>
        <w:tc>
          <w:tcPr>
            <w:tcW w:w="1154" w:type="pct"/>
            <w:shd w:val="clear" w:color="auto" w:fill="E0E0E0"/>
          </w:tcPr>
          <w:p w14:paraId="38BBE7B8" w14:textId="77777777" w:rsidR="0098519F" w:rsidRPr="00EE038D" w:rsidRDefault="0098519F" w:rsidP="0098519F">
            <w:pPr>
              <w:pStyle w:val="TAH"/>
              <w:rPr>
                <w:rFonts w:cs="Arial"/>
                <w:szCs w:val="18"/>
              </w:rPr>
            </w:pPr>
            <w:r w:rsidRPr="00EE038D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2744" w:type="pct"/>
            <w:shd w:val="clear" w:color="auto" w:fill="E0E0E0"/>
          </w:tcPr>
          <w:p w14:paraId="1BB55EBB" w14:textId="77777777" w:rsidR="0098519F" w:rsidRPr="00D43434" w:rsidRDefault="0098519F" w:rsidP="0098519F">
            <w:pPr>
              <w:pStyle w:val="TAH"/>
              <w:rPr>
                <w:szCs w:val="18"/>
              </w:rPr>
            </w:pPr>
            <w:r w:rsidRPr="00D43434">
              <w:rPr>
                <w:szCs w:val="18"/>
              </w:rPr>
              <w:t>Documentation and Allowed Values</w:t>
            </w:r>
          </w:p>
        </w:tc>
        <w:tc>
          <w:tcPr>
            <w:tcW w:w="1102" w:type="pct"/>
            <w:shd w:val="clear" w:color="auto" w:fill="E0E0E0"/>
          </w:tcPr>
          <w:p w14:paraId="17FFDA18" w14:textId="77777777" w:rsidR="0098519F" w:rsidRPr="00D43434" w:rsidRDefault="0098519F" w:rsidP="0098519F">
            <w:pPr>
              <w:pStyle w:val="TAH"/>
              <w:rPr>
                <w:szCs w:val="18"/>
              </w:rPr>
            </w:pPr>
            <w:r w:rsidRPr="00D43434">
              <w:rPr>
                <w:rFonts w:cs="Arial"/>
                <w:szCs w:val="18"/>
              </w:rPr>
              <w:t>Properties</w:t>
            </w:r>
          </w:p>
        </w:tc>
      </w:tr>
      <w:tr w:rsidR="0098519F" w14:paraId="4C718D85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1D14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cellIndividualOffset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241" w14:textId="77777777" w:rsidR="0098519F" w:rsidRPr="00D43434" w:rsidRDefault="0098519F" w:rsidP="0098519F">
            <w:pPr>
              <w:rPr>
                <w:rFonts w:eastAsia="DengXian" w:cs="Arial"/>
                <w:sz w:val="18"/>
                <w:szCs w:val="18"/>
              </w:rPr>
            </w:pPr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It is a list of offset values for the neighbour cell. Used when UE is in connected mode. </w:t>
            </w:r>
            <w:r w:rsidRPr="00D43434">
              <w:rPr>
                <w:rFonts w:ascii="Arial" w:hAnsi="Arial" w:cs="Arial"/>
                <w:sz w:val="18"/>
                <w:szCs w:val="18"/>
              </w:rPr>
              <w:t>The unit is 1dB. It is d</w:t>
            </w:r>
            <w:r w:rsidRPr="00D43434">
              <w:rPr>
                <w:rFonts w:ascii="Arial" w:eastAsia="DengXian" w:hAnsi="Arial" w:cs="Arial"/>
                <w:sz w:val="18"/>
                <w:szCs w:val="18"/>
              </w:rPr>
              <w:t>efined for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rsrpOffsetSSB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,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rsrqOffsetSSB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,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sinrOffsetSSB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,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rsrpOffsetCSI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-RS,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rsrqOffsetCSI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-RS and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sinrOffsetCSI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>-RS.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 See TS 38.311 [31].</w:t>
            </w:r>
            <w:r w:rsidRPr="00D43434">
              <w:rPr>
                <w:rFonts w:eastAsia="DengXian" w:cs="Arial"/>
                <w:sz w:val="18"/>
                <w:szCs w:val="18"/>
              </w:rPr>
              <w:t xml:space="preserve">  </w:t>
            </w:r>
          </w:p>
          <w:p w14:paraId="4E213739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 N/A.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56DA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0420DE89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*</w:t>
            </w:r>
          </w:p>
          <w:p w14:paraId="7C05F2A0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0B39E18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468EE11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25F489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2B3A3862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31B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blackListEntry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E9D7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specifies a list of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PCI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(physical cell identity) that are blacklisted in EUTRAN measurements as described in 3GPP TS 38.331 [31].</w:t>
            </w:r>
          </w:p>
          <w:p w14:paraId="12B5BE71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157A6A7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0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…1007 }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37F2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>type: Integer</w:t>
            </w:r>
          </w:p>
          <w:p w14:paraId="15EC329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*</w:t>
            </w:r>
          </w:p>
          <w:p w14:paraId="215E292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45E2DB0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C0B9554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036C6992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  <w:p w14:paraId="711AC666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  <w:tr w:rsidR="0098519F" w14:paraId="6D810832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EDB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blackListEntryIdleMode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9DCC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specifies a list of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PCI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(physical cell identity) that are blacklisted in SIB4 and SIB5.</w:t>
            </w:r>
          </w:p>
          <w:p w14:paraId="5AE766DC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A61F842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0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…1007 }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33A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4C4E764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791D449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2DCF57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21C1173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07A47C1D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  <w:p w14:paraId="4C3A23E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  <w:tr w:rsidR="0098519F" w14:paraId="789F0B06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62D9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cellReselectionPriority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DBE6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is the absolute priority of the carrier frequency used by the cell reselection procedure. See </w:t>
            </w:r>
            <w:proofErr w:type="spellStart"/>
            <w:r w:rsidRPr="00D43434">
              <w:rPr>
                <w:rFonts w:ascii="Arial" w:hAnsi="Arial" w:cs="Arial"/>
                <w:i/>
                <w:sz w:val="18"/>
                <w:szCs w:val="18"/>
              </w:rPr>
              <w:t>CellReselectionPriority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IE in TS 38.331 [31].</w:t>
            </w:r>
          </w:p>
          <w:p w14:paraId="2330E1D2" w14:textId="77777777" w:rsidR="00643265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It corresponds to the parameter priority in 3GPP TS 38.304 [x].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  <w:t xml:space="preserve">Value 0 means lowest priority. The UE behaviour when no value is entered is specified in subclause 5.2.4.1 of 3GPP TS 38.304 [x]. </w:t>
            </w:r>
          </w:p>
          <w:p w14:paraId="2553F1E8" w14:textId="77777777" w:rsidR="00643265" w:rsidRPr="00D43434" w:rsidRDefault="0098519F" w:rsidP="00643265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The value must not already used by other RAT, i.e. equal priorities between RATs are not supported.</w:t>
            </w:r>
          </w:p>
          <w:p w14:paraId="20742919" w14:textId="77777777" w:rsidR="0098519F" w:rsidRPr="00D43434" w:rsidRDefault="0098519F" w:rsidP="0064326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 N/A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96D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3A94202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5FA2D5B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04EE450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43DB963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5A1F2A1A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78ACD0B7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E62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cellReselectionSubPriority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9FA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indicates a fractional value to be added to the value of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cellReselectionPriority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to obtain the absolute priority of the concerned carrier frequency for E-UTRA</w:t>
            </w:r>
            <w:r w:rsidRPr="00D4343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NR</w:t>
            </w:r>
            <w:r w:rsidRPr="00D43434">
              <w:rPr>
                <w:rFonts w:ascii="Arial" w:hAnsi="Arial" w:cs="Arial"/>
                <w:sz w:val="18"/>
                <w:szCs w:val="18"/>
              </w:rPr>
              <w:t>.</w:t>
            </w:r>
            <w:r w:rsidRPr="00D4343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See </w:t>
            </w:r>
            <w:proofErr w:type="spellStart"/>
            <w:r w:rsidRPr="00D43434">
              <w:rPr>
                <w:rFonts w:ascii="Arial" w:hAnsi="Arial" w:cs="Arial"/>
                <w:i/>
                <w:sz w:val="18"/>
                <w:szCs w:val="18"/>
              </w:rPr>
              <w:t>CellReselectionSubPriority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IE in TS 38.331 [31].</w:t>
            </w:r>
          </w:p>
          <w:p w14:paraId="12350464" w14:textId="77777777" w:rsidR="0098519F" w:rsidRPr="00D43434" w:rsidRDefault="0098519F" w:rsidP="0098519F">
            <w:pPr>
              <w:spacing w:after="0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0.2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, 0.4, 0.6, 0.8 }.</w:t>
            </w:r>
          </w:p>
          <w:p w14:paraId="16F61845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B6C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>type: Short</w:t>
            </w:r>
          </w:p>
          <w:p w14:paraId="7BDC0C73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43D69F79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BB0BD00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64F6CE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101109A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506ABB77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F664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pMax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222E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calculates the parameter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Pcompensation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(defined in 3GPP TS 38.304 [x]), at cell reselection to an GUTRA Cell. Its unit is 1 dBm. It corresponds to parameter PEMAX in 3GPP TS 38.101 [??]. </w:t>
            </w:r>
          </w:p>
          <w:p w14:paraId="21284655" w14:textId="77777777" w:rsidR="0098519F" w:rsidRPr="00D43434" w:rsidRDefault="0098519F" w:rsidP="0098519F">
            <w:pPr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:  {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-30..33 }. </w:t>
            </w:r>
          </w:p>
          <w:p w14:paraId="211EFC07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CB76785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1E06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3C8BBBA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57AB9A1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D442233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9E0EC4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4D5FD7E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78614634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A544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qOffsetFreq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DCB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It is the frequency specific offset for G-UTRA frequencies used in connected mode. In idle mode, the negative value of this offset is used. See TS 38.304 [x]. Its unit is 1 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dB.</w:t>
            </w:r>
            <w:proofErr w:type="spellEnd"/>
          </w:p>
          <w:p w14:paraId="302FA883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F60757E" w14:textId="77777777" w:rsidR="0098519F" w:rsidRPr="00D43434" w:rsidRDefault="0098519F" w:rsidP="0098519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{ -24, -22, -20, -18, -16, -14, -12, -10, -8, -6, -5, -4, -3, -2, -1, 0, 1, 2, 3, 4, 5, 6, 8, 10, 12, 14, 16, 18, 20, 22,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24 }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2883CB1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493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>type: Real</w:t>
            </w:r>
          </w:p>
          <w:p w14:paraId="3FF57709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46E462D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42B1CD3E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A1BA14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510643B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21AEA385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40F6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qQualMin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F1D0" w14:textId="77777777" w:rsidR="0098519F" w:rsidRPr="00D43434" w:rsidRDefault="0098519F" w:rsidP="0098519F">
            <w:pPr>
              <w:spacing w:after="0"/>
              <w:rPr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indicates the minimum required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quality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in the cell (dB). See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qQualMin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in TS 38.304 [x]. Unit is 1 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dB.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r w:rsidRPr="00D43434">
              <w:rPr>
                <w:sz w:val="18"/>
                <w:szCs w:val="18"/>
              </w:rPr>
              <w:br/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Value 0 means that it is not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sent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and UE applies in such case the (default) value of negative infinity for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Qqualmin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. Sent in SIB3 or SIB5.</w:t>
            </w:r>
            <w:r w:rsidRPr="00D43434">
              <w:rPr>
                <w:sz w:val="18"/>
                <w:szCs w:val="18"/>
              </w:rPr>
              <w:br/>
            </w:r>
          </w:p>
          <w:p w14:paraId="3778873D" w14:textId="77777777" w:rsidR="0098519F" w:rsidRPr="00D43434" w:rsidRDefault="0098519F" w:rsidP="00643265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:{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-34..-3, 0 }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FE5C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szCs w:val="18"/>
                <w:lang w:eastAsia="zh-CN"/>
              </w:rPr>
              <w:t>Real</w:t>
            </w:r>
          </w:p>
          <w:p w14:paraId="7672E90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3162E167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96DEBE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48FF112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C42972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55C1762B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6B2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qRxLevMin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90A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indicates the required minimum received Reference Symbol Received Power (RSRP) level in the (E-UTRA) frequency for cell reselection. It corresponds to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Qrxlevmin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defined in 3GPP TS 38.304 [x]. It is broadcast in SIB3 or SIB5, depending on whether the related frequency is intra- or inter-frequency. Its unit is 1 dBm and resolution is 2.</w:t>
            </w:r>
          </w:p>
          <w:p w14:paraId="48690E52" w14:textId="77777777" w:rsidR="0098519F" w:rsidRPr="00D43434" w:rsidRDefault="0098519F" w:rsidP="0098519F">
            <w:pPr>
              <w:spacing w:after="0"/>
              <w:rPr>
                <w:sz w:val="18"/>
                <w:szCs w:val="18"/>
              </w:rPr>
            </w:pPr>
          </w:p>
          <w:p w14:paraId="015749E4" w14:textId="77777777" w:rsidR="0098519F" w:rsidRPr="00D43434" w:rsidRDefault="0098519F" w:rsidP="006174A8">
            <w:pPr>
              <w:rPr>
                <w:rFonts w:eastAsia="Calibri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</w:t>
            </w:r>
            <w:r w:rsidRPr="00D43434">
              <w:rPr>
                <w:sz w:val="18"/>
                <w:szCs w:val="18"/>
              </w:rPr>
              <w:t xml:space="preserve"> { -</w:t>
            </w:r>
            <w:proofErr w:type="gramStart"/>
            <w:r w:rsidRPr="00D43434">
              <w:rPr>
                <w:sz w:val="18"/>
                <w:szCs w:val="18"/>
              </w:rPr>
              <w:t>140..</w:t>
            </w:r>
            <w:proofErr w:type="gramEnd"/>
            <w:r w:rsidRPr="00D43434">
              <w:rPr>
                <w:sz w:val="18"/>
                <w:szCs w:val="18"/>
              </w:rPr>
              <w:t>-44 }.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B1A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66AB6B8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594A2B3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0D69ED67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3C52FE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2ECBA68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1F35A94D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EA1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threshXHighP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C9F" w14:textId="77777777" w:rsidR="0098519F" w:rsidRPr="00D43434" w:rsidRDefault="0098519F" w:rsidP="0098519F">
            <w:pPr>
              <w:rPr>
                <w:rFonts w:ascii="Arial" w:hAnsi="Arial" w:cs="Arial"/>
                <w:b/>
                <w:sz w:val="18"/>
                <w:szCs w:val="18"/>
                <w:vertAlign w:val="subscript"/>
                <w:lang w:eastAsia="ja-JP"/>
              </w:rPr>
            </w:pP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Srxlev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by the UE when reselecting towards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higher priority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RAT/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frequency than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current serving frequency. Each frequency of NR and E-UTRAN might have a specific threshold.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It corresponds to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Thresh</w:t>
            </w:r>
            <w:r w:rsidRPr="00D43434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X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,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HighP</w:t>
            </w:r>
            <w:proofErr w:type="spellEnd"/>
            <w:r w:rsidRPr="00D43434">
              <w:rPr>
                <w:rFonts w:ascii="Arial" w:hAnsi="Arial" w:cs="Arial"/>
                <w:b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in 3GPP TS 38.304 [x]. Its unit is 1 dB and resolution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is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 2</w:t>
            </w:r>
            <w:r w:rsidRPr="00D4343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3DACC30E" w14:textId="77777777" w:rsidR="0098519F" w:rsidRPr="00D43434" w:rsidRDefault="0098519F" w:rsidP="0098519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62 }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8C5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1A942F64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41EAD04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845933A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502E0AE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11665E20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460728D8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A0DF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threshXHighQ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A2A" w14:textId="77777777" w:rsidR="0098519F" w:rsidRPr="00D43434" w:rsidRDefault="0098519F" w:rsidP="0098519F">
            <w:pPr>
              <w:rPr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Squal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by the UE when reselecting towards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higher priority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RAT/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frequency than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current serving frequency. Each frequency of NR and E-UTRAN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might have a specific threshold. It corresponds to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ThreshX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, HighQ in TS 38.304 [x].</w:t>
            </w:r>
            <w:r w:rsidRPr="00D43434">
              <w:rPr>
                <w:sz w:val="18"/>
                <w:szCs w:val="18"/>
              </w:rPr>
              <w:t xml:space="preserve"> Its unit is 1 </w:t>
            </w:r>
            <w:proofErr w:type="spellStart"/>
            <w:r w:rsidRPr="00D43434">
              <w:rPr>
                <w:sz w:val="18"/>
                <w:szCs w:val="18"/>
              </w:rPr>
              <w:t>dB.</w:t>
            </w:r>
            <w:proofErr w:type="spellEnd"/>
          </w:p>
          <w:p w14:paraId="60555076" w14:textId="77777777" w:rsidR="0098519F" w:rsidRPr="00D43434" w:rsidRDefault="0098519F" w:rsidP="00D822A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31 }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AB97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4F4F88D6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3941506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9B7923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271CE7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530A1CFE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77321F8B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C7E1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threshXLowP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B4F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Srxlev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by the UE when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reselecti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ng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towards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a lower priority RAT/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frequency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than the current serving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frequency. </w:t>
            </w:r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Each frequency of NR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might </w:t>
            </w:r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have a specific threshold.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It corresponds to </w:t>
            </w:r>
            <w:proofErr w:type="spellStart"/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ThreshX,LowP</w:t>
            </w:r>
            <w:proofErr w:type="spellEnd"/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in 3GPP TS 38.304 [x]. Its resolution is 2.</w:t>
            </w:r>
          </w:p>
          <w:p w14:paraId="0C04A4DD" w14:textId="77777777" w:rsidR="0098519F" w:rsidRPr="00D43434" w:rsidRDefault="0098519F" w:rsidP="006174A8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 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62 }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9A0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7EBC107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0FD067B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4926CFA3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0F86DF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05A0719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64BD2F0C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D19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threshXLowQ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8D9C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Squal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by the UE when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reselecti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ng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towards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a lower priority RAT/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frequency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than the current serving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frequency. </w:t>
            </w:r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>Each frequency of NR m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ight </w:t>
            </w:r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>have a specific threshold.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 It corresponds to </w:t>
            </w:r>
            <w:proofErr w:type="spellStart"/>
            <w:proofErr w:type="gramStart"/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>ThreshX,Low</w:t>
            </w:r>
            <w:proofErr w:type="spellEnd"/>
            <w:proofErr w:type="gramEnd"/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 TS 38.304 [x].</w:t>
            </w:r>
          </w:p>
          <w:p w14:paraId="6B87783B" w14:textId="77777777" w:rsidR="0098519F" w:rsidRPr="00D43434" w:rsidRDefault="0098519F" w:rsidP="0098519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 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31 }.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521D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248704E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6AD471C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31EBBC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D16E0A9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1B5C11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511DFCAD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D944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tReselectionNr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F3D8" w14:textId="77777777" w:rsidR="0098519F" w:rsidRPr="00D43434" w:rsidRDefault="0098519F" w:rsidP="0098519F">
            <w:pPr>
              <w:spacing w:after="0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is the cell reselection timer and corresponds to parameter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TreselectionRAT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for NR defined in 38.331 [4]. Its unit is in seconds. 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 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7 }.</w:t>
            </w:r>
          </w:p>
          <w:p w14:paraId="4338A61F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874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7C9BF82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068B231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22CD209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268EDE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E7C23C3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  <w:p w14:paraId="7B74F66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  <w:tr w:rsidR="0098519F" w14:paraId="5B7C3CBB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4D4C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tReselectionEutraSfHigh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04ED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r w:rsidRPr="00D43434">
              <w:rPr>
                <w:rFonts w:cs="Arial"/>
                <w:szCs w:val="18"/>
              </w:rPr>
              <w:t>The attribute t-</w:t>
            </w:r>
            <w:proofErr w:type="spellStart"/>
            <w:r w:rsidRPr="00D43434">
              <w:rPr>
                <w:rFonts w:cs="Arial"/>
                <w:szCs w:val="18"/>
              </w:rPr>
              <w:t>ReselectionNr</w:t>
            </w:r>
            <w:proofErr w:type="spellEnd"/>
            <w:r w:rsidRPr="00D43434">
              <w:rPr>
                <w:rFonts w:cs="Arial"/>
                <w:szCs w:val="18"/>
              </w:rPr>
              <w:t xml:space="preserve"> (a parameter </w:t>
            </w:r>
            <w:proofErr w:type="spellStart"/>
            <w:r w:rsidRPr="00D43434">
              <w:rPr>
                <w:rFonts w:cs="Arial"/>
                <w:szCs w:val="18"/>
                <w:lang w:eastAsia="en-GB"/>
              </w:rPr>
              <w:t>Treselection</w:t>
            </w:r>
            <w:r w:rsidRPr="00D43434">
              <w:rPr>
                <w:rFonts w:cs="Arial"/>
                <w:szCs w:val="18"/>
                <w:vertAlign w:val="subscript"/>
                <w:lang w:eastAsia="en-GB"/>
              </w:rPr>
              <w:t>NR</w:t>
            </w:r>
            <w:proofErr w:type="spellEnd"/>
            <w:r w:rsidRPr="00D43434">
              <w:rPr>
                <w:rFonts w:cs="Arial"/>
                <w:szCs w:val="18"/>
                <w:lang w:eastAsia="en-GB"/>
              </w:rPr>
              <w:t xml:space="preserve"> in TS 38.304 [x]) </w:t>
            </w:r>
            <w:r w:rsidRPr="00D43434">
              <w:rPr>
                <w:rFonts w:cs="Arial"/>
                <w:szCs w:val="18"/>
              </w:rPr>
              <w:t xml:space="preserve">is multiplied with this factor if the UE is in high mobility state. It corresponds to the parameter Speed dependent </w:t>
            </w:r>
            <w:proofErr w:type="spellStart"/>
            <w:r w:rsidRPr="00D43434">
              <w:rPr>
                <w:rFonts w:cs="Arial"/>
                <w:szCs w:val="18"/>
              </w:rPr>
              <w:t>ScalingFactor</w:t>
            </w:r>
            <w:proofErr w:type="spellEnd"/>
            <w:r w:rsidRPr="00D43434">
              <w:rPr>
                <w:rFonts w:cs="Arial"/>
                <w:szCs w:val="18"/>
              </w:rPr>
              <w:t xml:space="preserve"> for </w:t>
            </w:r>
            <w:proofErr w:type="spellStart"/>
            <w:r w:rsidRPr="00D43434">
              <w:rPr>
                <w:rFonts w:cs="Arial"/>
                <w:szCs w:val="18"/>
              </w:rPr>
              <w:t>TreselectionNr</w:t>
            </w:r>
            <w:proofErr w:type="spellEnd"/>
            <w:r w:rsidRPr="00D43434">
              <w:rPr>
                <w:rFonts w:cs="Arial"/>
                <w:szCs w:val="18"/>
              </w:rPr>
              <w:t xml:space="preserve"> for medium high state in 3GPP TS 38.304 [x]. The unit is one %.</w:t>
            </w:r>
          </w:p>
          <w:p w14:paraId="27EEA0EF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r w:rsidRPr="00D43434">
              <w:rPr>
                <w:rFonts w:cs="Arial"/>
                <w:szCs w:val="18"/>
              </w:rPr>
              <w:br/>
              <w:t>Value mapping:</w:t>
            </w:r>
            <w:r w:rsidRPr="00D43434">
              <w:rPr>
                <w:rFonts w:cs="Arial"/>
                <w:szCs w:val="18"/>
              </w:rPr>
              <w:br/>
              <w:t>25 = 0.25</w:t>
            </w:r>
            <w:r w:rsidRPr="00D43434">
              <w:rPr>
                <w:rFonts w:cs="Arial"/>
                <w:szCs w:val="18"/>
              </w:rPr>
              <w:br/>
              <w:t>50 = 0.5</w:t>
            </w:r>
            <w:r w:rsidRPr="00D43434">
              <w:rPr>
                <w:rFonts w:cs="Arial"/>
                <w:szCs w:val="18"/>
              </w:rPr>
              <w:br/>
              <w:t>75 = 0.75</w:t>
            </w:r>
            <w:r w:rsidRPr="00D43434">
              <w:rPr>
                <w:rFonts w:cs="Arial"/>
                <w:szCs w:val="18"/>
              </w:rPr>
              <w:br/>
              <w:t xml:space="preserve">100 = 1.0 </w:t>
            </w:r>
          </w:p>
          <w:p w14:paraId="08A0CA71" w14:textId="77777777" w:rsidR="0098519F" w:rsidRPr="00D43434" w:rsidRDefault="0098519F" w:rsidP="006174A8">
            <w:pPr>
              <w:rPr>
                <w:rFonts w:eastAsia="Calibri"/>
                <w:sz w:val="18"/>
                <w:szCs w:val="18"/>
                <w:lang w:val="en-US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 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25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, 50, 75, 100 }.</w:t>
            </w:r>
            <w:r w:rsidRPr="00D4343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DD2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0DB5F0A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17DF1051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381A361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F65A3AA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944B261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3A3B907F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B7C3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tReselectionEutraSfMedium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87E8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The attribute t-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ReselectionEUTRA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(a p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arameter "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Treselection</w:t>
            </w:r>
            <w:r w:rsidRPr="00D43434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EUTRA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 TS 38.304 [x]”)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is multiplied with this factor if the UE is in medium mobility state. It corresponds to the parameter Speed dependent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ScalingFactor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TreselectionNr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for medium mobility state in 3GPP TS 38.304 [x]. Its unit is one %.</w:t>
            </w:r>
          </w:p>
          <w:p w14:paraId="612AC7D7" w14:textId="77777777" w:rsidR="0098519F" w:rsidRPr="00D43434" w:rsidRDefault="0098519F" w:rsidP="0098519F">
            <w:pPr>
              <w:rPr>
                <w:b/>
                <w:bCs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Value mapping: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  <w:t>25 = 0.25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  <w:t>50 = 0.5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  <w:t>75 = 0.75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  <w:t xml:space="preserve">100 = 1.0 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 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25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, 50, 75, 100 }.</w:t>
            </w:r>
            <w:r w:rsidRPr="00D4343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6E9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0515D064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30E83457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572CC74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BE6725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02BD7B9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3C64CA93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31E8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absoluteFrequencySSB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4CA0" w14:textId="77777777" w:rsidR="0098519F" w:rsidRPr="00D43434" w:rsidRDefault="0098519F" w:rsidP="0098519F">
            <w:pPr>
              <w:rPr>
                <w:b/>
                <w:bCs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Frequency of the SSB to be used for this serving cell. SSB related parameters (e.g. SSB index) provided for a serving cell refer to this SSB frequency unless mentioned otherwise. The frequency provided in this field identifies the position of resource element RE=#0 (subcarrier #0) of resource block RB#10 of the SS block. The cell-defining SSB of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is always on the sync raster. Frequencies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are considered to be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on the sync raster if they are also identifiable with a Global Synchronization Channel Number (GSCN) value (see TS 38.101 [y]). If the field is absent, the SSB related parameters should be absent, e.g.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ssb-PositionsInBurst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ssb-periodicityServingCell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subcarrierSpacing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ServingCellConfigCommon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IE. If the field is absent, the UE obtains timing reference from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SpCell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. This is only supported in case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is in the same frequency band as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SpCell</w:t>
            </w:r>
            <w:proofErr w:type="spellEnd"/>
            <w:r w:rsidRPr="00D43434">
              <w:rPr>
                <w:b/>
                <w:bCs/>
                <w:sz w:val="18"/>
                <w:szCs w:val="18"/>
              </w:rPr>
              <w:t xml:space="preserve"> </w:t>
            </w:r>
          </w:p>
          <w:p w14:paraId="180E6A92" w14:textId="77777777" w:rsidR="0098519F" w:rsidRPr="00D43434" w:rsidRDefault="0098519F" w:rsidP="0098519F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 {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3279165}.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1B6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3A4F08AE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050CD4E7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585065A7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F58994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24FDEC73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5FBC99E1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383B" w14:textId="77777777" w:rsidR="0098519F" w:rsidRPr="00EE038D" w:rsidRDefault="00EF1F09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iCs/>
                <w:sz w:val="18"/>
                <w:szCs w:val="18"/>
                <w:lang w:eastAsia="ja-JP"/>
              </w:rPr>
              <w:t>NRRequency.</w:t>
            </w:r>
            <w:r w:rsidR="0098519F" w:rsidRPr="00EE038D">
              <w:rPr>
                <w:rFonts w:ascii="Courier New" w:hAnsi="Courier New" w:cs="Courier New"/>
                <w:bCs/>
                <w:iCs/>
                <w:sz w:val="18"/>
                <w:szCs w:val="18"/>
                <w:lang w:eastAsia="ja-JP"/>
              </w:rPr>
              <w:t>subCarrierSpacing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635" w14:textId="77777777" w:rsidR="00EF1F09" w:rsidRPr="00D43434" w:rsidRDefault="00EF1F09" w:rsidP="00EF1F09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This SSB is used for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synchronization.</w:t>
            </w:r>
            <w:r w:rsidR="00496E6F" w:rsidRPr="00D434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</w:rPr>
              <w:t>See subclause 5 in TS 38.104 [12]. Its units are in kHz.</w:t>
            </w:r>
          </w:p>
          <w:p w14:paraId="3F1D50A1" w14:textId="77777777" w:rsidR="00EF1F09" w:rsidRPr="00D43434" w:rsidRDefault="00EF1F09" w:rsidP="00EF1F0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15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, 30, 60, 120, 240 }.</w:t>
            </w:r>
          </w:p>
          <w:p w14:paraId="55EBF35E" w14:textId="609FE38D" w:rsidR="0098519F" w:rsidRPr="00D43434" w:rsidRDefault="00496E6F" w:rsidP="007A3AFB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Note that the allowed values of SSB used for representing data, by e.g. a BWP, are: 15, 30, 60 and 120 in units of kHz.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4E97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6CA7D0D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7D03CE13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605A66A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1CDFF8E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06D1DCA1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  <w:p w14:paraId="3C09D1A6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  <w:tr w:rsidR="0098519F" w14:paraId="406F303F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3F01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multiFrequencyBandListNR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346" w14:textId="77777777" w:rsidR="0098519F" w:rsidRPr="00D43434" w:rsidRDefault="0098519F" w:rsidP="009851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is a list of additional frequency bands the frequency belongs to. The list is automatically set by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.</w:t>
            </w:r>
            <w:r w:rsidRPr="00D43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4F2CF36F" w14:textId="77777777" w:rsidR="0098519F" w:rsidRPr="00D43434" w:rsidRDefault="0098519F" w:rsidP="0098519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256 } </w:t>
            </w:r>
          </w:p>
          <w:p w14:paraId="0A83BEAC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BB0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7433F96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08F40F5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5FCEFC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23881644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36CAE82D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  <w:p w14:paraId="2139C60A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  <w:tr w:rsidR="0098519F" w14:paraId="7DCA8B17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A6B9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C5C6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A1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</w:tbl>
    <w:p w14:paraId="5E46F707" w14:textId="77777777" w:rsidR="0098519F" w:rsidRDefault="0098519F" w:rsidP="0098519F"/>
    <w:p w14:paraId="637FA32E" w14:textId="77777777" w:rsidR="0098519F" w:rsidRDefault="0098519F" w:rsidP="0098519F"/>
    <w:p w14:paraId="32A3FB2C" w14:textId="77777777" w:rsidR="0098519F" w:rsidRDefault="0098519F" w:rsidP="0098519F">
      <w:pPr>
        <w:tabs>
          <w:tab w:val="left" w:pos="1083"/>
        </w:tabs>
      </w:pPr>
      <w:r>
        <w:tab/>
      </w:r>
    </w:p>
    <w:p w14:paraId="57E78A32" w14:textId="77777777" w:rsidR="005071B5" w:rsidRPr="008D7630" w:rsidRDefault="005071B5" w:rsidP="00D758A1">
      <w:pPr>
        <w:pStyle w:val="B10"/>
      </w:pPr>
    </w:p>
    <w:sectPr w:rsidR="005071B5" w:rsidRPr="008D763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FC8B9" w14:textId="77777777" w:rsidR="00756587" w:rsidRDefault="00756587">
      <w:r>
        <w:separator/>
      </w:r>
    </w:p>
  </w:endnote>
  <w:endnote w:type="continuationSeparator" w:id="0">
    <w:p w14:paraId="4B731878" w14:textId="77777777" w:rsidR="00756587" w:rsidRDefault="0075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A72CD" w14:textId="77777777" w:rsidR="00B85625" w:rsidRDefault="00B856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05AD0" w14:textId="77777777" w:rsidR="00756587" w:rsidRDefault="00756587">
      <w:r>
        <w:separator/>
      </w:r>
    </w:p>
  </w:footnote>
  <w:footnote w:type="continuationSeparator" w:id="0">
    <w:p w14:paraId="7B26E7A7" w14:textId="77777777" w:rsidR="00756587" w:rsidRDefault="00756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0BF2594"/>
    <w:multiLevelType w:val="hybridMultilevel"/>
    <w:tmpl w:val="157226EE"/>
    <w:lvl w:ilvl="0" w:tplc="50BA84CC">
      <w:start w:val="5"/>
      <w:numFmt w:val="bullet"/>
      <w:lvlText w:val="-"/>
      <w:lvlJc w:val="left"/>
      <w:pPr>
        <w:ind w:left="331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597711"/>
    <w:multiLevelType w:val="multilevel"/>
    <w:tmpl w:val="3A86A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51E549C"/>
    <w:multiLevelType w:val="hybridMultilevel"/>
    <w:tmpl w:val="331869FA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7781093"/>
    <w:multiLevelType w:val="hybridMultilevel"/>
    <w:tmpl w:val="3044F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12B2C95"/>
    <w:multiLevelType w:val="multilevel"/>
    <w:tmpl w:val="0E6A6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B16CFB"/>
    <w:multiLevelType w:val="hybridMultilevel"/>
    <w:tmpl w:val="6CC072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93485C"/>
    <w:multiLevelType w:val="hybridMultilevel"/>
    <w:tmpl w:val="4A5AB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CC7C53"/>
    <w:multiLevelType w:val="hybridMultilevel"/>
    <w:tmpl w:val="C40EF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E6486"/>
    <w:multiLevelType w:val="hybridMultilevel"/>
    <w:tmpl w:val="6FB04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0376340"/>
    <w:multiLevelType w:val="hybridMultilevel"/>
    <w:tmpl w:val="3BCEE15E"/>
    <w:lvl w:ilvl="0" w:tplc="C31CB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D7DDF"/>
    <w:multiLevelType w:val="hybridMultilevel"/>
    <w:tmpl w:val="EA2672D2"/>
    <w:lvl w:ilvl="0" w:tplc="05864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4757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F143258"/>
    <w:multiLevelType w:val="hybridMultilevel"/>
    <w:tmpl w:val="2D2E9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3"/>
  </w:num>
  <w:num w:numId="15">
    <w:abstractNumId w:val="33"/>
  </w:num>
  <w:num w:numId="16">
    <w:abstractNumId w:val="13"/>
  </w:num>
  <w:num w:numId="17">
    <w:abstractNumId w:val="28"/>
  </w:num>
  <w:num w:numId="18">
    <w:abstractNumId w:val="25"/>
  </w:num>
  <w:num w:numId="19">
    <w:abstractNumId w:val="9"/>
  </w:num>
  <w:num w:numId="20">
    <w:abstractNumId w:val="10"/>
  </w:num>
  <w:num w:numId="21">
    <w:abstractNumId w:val="43"/>
  </w:num>
  <w:num w:numId="22">
    <w:abstractNumId w:val="35"/>
  </w:num>
  <w:num w:numId="23">
    <w:abstractNumId w:val="40"/>
  </w:num>
  <w:num w:numId="24">
    <w:abstractNumId w:val="20"/>
  </w:num>
  <w:num w:numId="25">
    <w:abstractNumId w:val="34"/>
  </w:num>
  <w:num w:numId="26">
    <w:abstractNumId w:val="24"/>
  </w:num>
  <w:num w:numId="27">
    <w:abstractNumId w:val="39"/>
  </w:num>
  <w:num w:numId="28">
    <w:abstractNumId w:val="30"/>
  </w:num>
  <w:num w:numId="29">
    <w:abstractNumId w:val="36"/>
  </w:num>
  <w:num w:numId="30">
    <w:abstractNumId w:val="29"/>
  </w:num>
  <w:num w:numId="31">
    <w:abstractNumId w:val="16"/>
  </w:num>
  <w:num w:numId="32">
    <w:abstractNumId w:val="15"/>
  </w:num>
  <w:num w:numId="33">
    <w:abstractNumId w:val="38"/>
  </w:num>
  <w:num w:numId="34">
    <w:abstractNumId w:val="21"/>
  </w:num>
  <w:num w:numId="35">
    <w:abstractNumId w:val="14"/>
  </w:num>
  <w:num w:numId="36">
    <w:abstractNumId w:val="44"/>
  </w:num>
  <w:num w:numId="37">
    <w:abstractNumId w:val="26"/>
  </w:num>
  <w:num w:numId="38">
    <w:abstractNumId w:val="41"/>
  </w:num>
  <w:num w:numId="39">
    <w:abstractNumId w:val="11"/>
  </w:num>
  <w:num w:numId="40">
    <w:abstractNumId w:val="18"/>
  </w:num>
  <w:num w:numId="41">
    <w:abstractNumId w:val="31"/>
  </w:num>
  <w:num w:numId="42">
    <w:abstractNumId w:val="42"/>
  </w:num>
  <w:num w:numId="43">
    <w:abstractNumId w:val="17"/>
  </w:num>
  <w:num w:numId="44">
    <w:abstractNumId w:val="22"/>
  </w:num>
  <w:num w:numId="45">
    <w:abstractNumId w:val="27"/>
  </w:num>
  <w:num w:numId="46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99">
    <w15:presenceInfo w15:providerId="None" w15:userId="ERIC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55"/>
    <w:rsid w:val="00006F78"/>
    <w:rsid w:val="0001081C"/>
    <w:rsid w:val="00013330"/>
    <w:rsid w:val="00020867"/>
    <w:rsid w:val="00020C77"/>
    <w:rsid w:val="00023E1F"/>
    <w:rsid w:val="000243AA"/>
    <w:rsid w:val="00033397"/>
    <w:rsid w:val="0003525C"/>
    <w:rsid w:val="00035A94"/>
    <w:rsid w:val="00040095"/>
    <w:rsid w:val="00042C84"/>
    <w:rsid w:val="0004469D"/>
    <w:rsid w:val="00045762"/>
    <w:rsid w:val="00046153"/>
    <w:rsid w:val="00051834"/>
    <w:rsid w:val="00051BE6"/>
    <w:rsid w:val="00054A22"/>
    <w:rsid w:val="00054F7D"/>
    <w:rsid w:val="00055007"/>
    <w:rsid w:val="0005547F"/>
    <w:rsid w:val="0005584E"/>
    <w:rsid w:val="00062849"/>
    <w:rsid w:val="00063DBF"/>
    <w:rsid w:val="000655A6"/>
    <w:rsid w:val="0006662D"/>
    <w:rsid w:val="00066AAA"/>
    <w:rsid w:val="00066F1D"/>
    <w:rsid w:val="00070283"/>
    <w:rsid w:val="00072434"/>
    <w:rsid w:val="0007416D"/>
    <w:rsid w:val="00076E5D"/>
    <w:rsid w:val="00080512"/>
    <w:rsid w:val="00081221"/>
    <w:rsid w:val="000815D3"/>
    <w:rsid w:val="0008321C"/>
    <w:rsid w:val="000852FF"/>
    <w:rsid w:val="00085C12"/>
    <w:rsid w:val="00087F6E"/>
    <w:rsid w:val="00091AC4"/>
    <w:rsid w:val="0009438D"/>
    <w:rsid w:val="00095334"/>
    <w:rsid w:val="000A1009"/>
    <w:rsid w:val="000A1E76"/>
    <w:rsid w:val="000B2ABC"/>
    <w:rsid w:val="000B59AD"/>
    <w:rsid w:val="000B5E3F"/>
    <w:rsid w:val="000C0F40"/>
    <w:rsid w:val="000C23D8"/>
    <w:rsid w:val="000C42D4"/>
    <w:rsid w:val="000C7FE2"/>
    <w:rsid w:val="000D3733"/>
    <w:rsid w:val="000D4244"/>
    <w:rsid w:val="000D58AB"/>
    <w:rsid w:val="000E13C1"/>
    <w:rsid w:val="000E1C7A"/>
    <w:rsid w:val="000E2A1A"/>
    <w:rsid w:val="000F1116"/>
    <w:rsid w:val="00110291"/>
    <w:rsid w:val="001157BF"/>
    <w:rsid w:val="001176B3"/>
    <w:rsid w:val="00122194"/>
    <w:rsid w:val="001233D6"/>
    <w:rsid w:val="0012371A"/>
    <w:rsid w:val="00132116"/>
    <w:rsid w:val="00133703"/>
    <w:rsid w:val="00135A98"/>
    <w:rsid w:val="001367D0"/>
    <w:rsid w:val="00147CF0"/>
    <w:rsid w:val="00150AB5"/>
    <w:rsid w:val="001533C4"/>
    <w:rsid w:val="00155099"/>
    <w:rsid w:val="001554C5"/>
    <w:rsid w:val="00167691"/>
    <w:rsid w:val="0017224C"/>
    <w:rsid w:val="00172941"/>
    <w:rsid w:val="0017611A"/>
    <w:rsid w:val="001778DD"/>
    <w:rsid w:val="001833C1"/>
    <w:rsid w:val="00183A67"/>
    <w:rsid w:val="00184D6B"/>
    <w:rsid w:val="00184FC4"/>
    <w:rsid w:val="00187A2B"/>
    <w:rsid w:val="00191CB2"/>
    <w:rsid w:val="00192243"/>
    <w:rsid w:val="00194C27"/>
    <w:rsid w:val="00195D96"/>
    <w:rsid w:val="00195F1C"/>
    <w:rsid w:val="001A66AB"/>
    <w:rsid w:val="001B37F6"/>
    <w:rsid w:val="001B4C96"/>
    <w:rsid w:val="001C00AE"/>
    <w:rsid w:val="001C632A"/>
    <w:rsid w:val="001D02C2"/>
    <w:rsid w:val="001D127C"/>
    <w:rsid w:val="001D1B4D"/>
    <w:rsid w:val="001D3AFB"/>
    <w:rsid w:val="001D3D41"/>
    <w:rsid w:val="001E19B8"/>
    <w:rsid w:val="001E558A"/>
    <w:rsid w:val="001E68F7"/>
    <w:rsid w:val="001F168B"/>
    <w:rsid w:val="001F3D8B"/>
    <w:rsid w:val="00202C18"/>
    <w:rsid w:val="0020744F"/>
    <w:rsid w:val="00213AC8"/>
    <w:rsid w:val="00213AE1"/>
    <w:rsid w:val="002147D3"/>
    <w:rsid w:val="0021560D"/>
    <w:rsid w:val="00222E24"/>
    <w:rsid w:val="0022342B"/>
    <w:rsid w:val="0022558C"/>
    <w:rsid w:val="00231DFA"/>
    <w:rsid w:val="002347A2"/>
    <w:rsid w:val="0023492E"/>
    <w:rsid w:val="00235D40"/>
    <w:rsid w:val="00236752"/>
    <w:rsid w:val="00241A16"/>
    <w:rsid w:val="00243B7C"/>
    <w:rsid w:val="002445A2"/>
    <w:rsid w:val="0024703F"/>
    <w:rsid w:val="002477D1"/>
    <w:rsid w:val="00247AEB"/>
    <w:rsid w:val="00254E87"/>
    <w:rsid w:val="00255564"/>
    <w:rsid w:val="00256AE1"/>
    <w:rsid w:val="00256B63"/>
    <w:rsid w:val="002600E1"/>
    <w:rsid w:val="002641A6"/>
    <w:rsid w:val="002709BA"/>
    <w:rsid w:val="00273EED"/>
    <w:rsid w:val="0027575B"/>
    <w:rsid w:val="00277671"/>
    <w:rsid w:val="00280215"/>
    <w:rsid w:val="0028058A"/>
    <w:rsid w:val="00281812"/>
    <w:rsid w:val="0028218D"/>
    <w:rsid w:val="002908AF"/>
    <w:rsid w:val="00295B40"/>
    <w:rsid w:val="002A0EE2"/>
    <w:rsid w:val="002A66FD"/>
    <w:rsid w:val="002B0342"/>
    <w:rsid w:val="002B35D7"/>
    <w:rsid w:val="002B5E88"/>
    <w:rsid w:val="002B7FFD"/>
    <w:rsid w:val="002C1385"/>
    <w:rsid w:val="002D0B97"/>
    <w:rsid w:val="002D22B6"/>
    <w:rsid w:val="002D36DE"/>
    <w:rsid w:val="002D3908"/>
    <w:rsid w:val="002E2808"/>
    <w:rsid w:val="002E4B00"/>
    <w:rsid w:val="002E5184"/>
    <w:rsid w:val="002F0A1B"/>
    <w:rsid w:val="002F0B4A"/>
    <w:rsid w:val="002F649F"/>
    <w:rsid w:val="00301E4F"/>
    <w:rsid w:val="003157F0"/>
    <w:rsid w:val="0031712D"/>
    <w:rsid w:val="003172DC"/>
    <w:rsid w:val="00327A3D"/>
    <w:rsid w:val="00330004"/>
    <w:rsid w:val="00336847"/>
    <w:rsid w:val="00336F94"/>
    <w:rsid w:val="00337818"/>
    <w:rsid w:val="00343D7C"/>
    <w:rsid w:val="00344894"/>
    <w:rsid w:val="00346C20"/>
    <w:rsid w:val="00347F7C"/>
    <w:rsid w:val="00352727"/>
    <w:rsid w:val="0035396F"/>
    <w:rsid w:val="0035462D"/>
    <w:rsid w:val="00360881"/>
    <w:rsid w:val="003617DD"/>
    <w:rsid w:val="003627FA"/>
    <w:rsid w:val="00371B06"/>
    <w:rsid w:val="00372DCA"/>
    <w:rsid w:val="00374386"/>
    <w:rsid w:val="003749F7"/>
    <w:rsid w:val="00375CDB"/>
    <w:rsid w:val="00390AB7"/>
    <w:rsid w:val="00395603"/>
    <w:rsid w:val="003A2715"/>
    <w:rsid w:val="003A4495"/>
    <w:rsid w:val="003A62B3"/>
    <w:rsid w:val="003A68D4"/>
    <w:rsid w:val="003A6CE5"/>
    <w:rsid w:val="003A6E45"/>
    <w:rsid w:val="003A6F47"/>
    <w:rsid w:val="003A7491"/>
    <w:rsid w:val="003B5958"/>
    <w:rsid w:val="003C3971"/>
    <w:rsid w:val="003D3867"/>
    <w:rsid w:val="003D53C7"/>
    <w:rsid w:val="003E0831"/>
    <w:rsid w:val="003E45D3"/>
    <w:rsid w:val="003E5FFA"/>
    <w:rsid w:val="003E76A5"/>
    <w:rsid w:val="003E771C"/>
    <w:rsid w:val="003F1B51"/>
    <w:rsid w:val="003F39E8"/>
    <w:rsid w:val="003F5791"/>
    <w:rsid w:val="00401975"/>
    <w:rsid w:val="004032F8"/>
    <w:rsid w:val="004124A7"/>
    <w:rsid w:val="0041250F"/>
    <w:rsid w:val="0041294F"/>
    <w:rsid w:val="00414E24"/>
    <w:rsid w:val="00417BB5"/>
    <w:rsid w:val="00420A05"/>
    <w:rsid w:val="00421FD5"/>
    <w:rsid w:val="004232C6"/>
    <w:rsid w:val="004248D8"/>
    <w:rsid w:val="004248DB"/>
    <w:rsid w:val="004259F6"/>
    <w:rsid w:val="00436253"/>
    <w:rsid w:val="0043633B"/>
    <w:rsid w:val="00436C46"/>
    <w:rsid w:val="00437F4C"/>
    <w:rsid w:val="0044012A"/>
    <w:rsid w:val="00440328"/>
    <w:rsid w:val="00447690"/>
    <w:rsid w:val="004507D6"/>
    <w:rsid w:val="00452207"/>
    <w:rsid w:val="00453A40"/>
    <w:rsid w:val="00463E11"/>
    <w:rsid w:val="00467A81"/>
    <w:rsid w:val="00471262"/>
    <w:rsid w:val="004720E5"/>
    <w:rsid w:val="00472F91"/>
    <w:rsid w:val="004841D1"/>
    <w:rsid w:val="0049645F"/>
    <w:rsid w:val="00496E6F"/>
    <w:rsid w:val="004A06F1"/>
    <w:rsid w:val="004A0F3B"/>
    <w:rsid w:val="004A655A"/>
    <w:rsid w:val="004B35E1"/>
    <w:rsid w:val="004B54FF"/>
    <w:rsid w:val="004B56C7"/>
    <w:rsid w:val="004B6C26"/>
    <w:rsid w:val="004B7046"/>
    <w:rsid w:val="004C0312"/>
    <w:rsid w:val="004C370C"/>
    <w:rsid w:val="004C5694"/>
    <w:rsid w:val="004D3578"/>
    <w:rsid w:val="004E0D72"/>
    <w:rsid w:val="004E211A"/>
    <w:rsid w:val="004E213A"/>
    <w:rsid w:val="004E7714"/>
    <w:rsid w:val="004F207F"/>
    <w:rsid w:val="004F3ACE"/>
    <w:rsid w:val="004F5385"/>
    <w:rsid w:val="004F789F"/>
    <w:rsid w:val="0050168D"/>
    <w:rsid w:val="00502582"/>
    <w:rsid w:val="0050298E"/>
    <w:rsid w:val="00502AD9"/>
    <w:rsid w:val="00503827"/>
    <w:rsid w:val="00503EFB"/>
    <w:rsid w:val="0050688F"/>
    <w:rsid w:val="005071B5"/>
    <w:rsid w:val="005104B8"/>
    <w:rsid w:val="00515657"/>
    <w:rsid w:val="005176D1"/>
    <w:rsid w:val="00521D7F"/>
    <w:rsid w:val="00522177"/>
    <w:rsid w:val="00522E41"/>
    <w:rsid w:val="005258C8"/>
    <w:rsid w:val="005313EA"/>
    <w:rsid w:val="0053425D"/>
    <w:rsid w:val="00535A43"/>
    <w:rsid w:val="00540787"/>
    <w:rsid w:val="005409A6"/>
    <w:rsid w:val="0054153A"/>
    <w:rsid w:val="00543E6C"/>
    <w:rsid w:val="00545251"/>
    <w:rsid w:val="00552034"/>
    <w:rsid w:val="00554B1E"/>
    <w:rsid w:val="00560B98"/>
    <w:rsid w:val="005625B5"/>
    <w:rsid w:val="00563B4B"/>
    <w:rsid w:val="00565087"/>
    <w:rsid w:val="00566BFE"/>
    <w:rsid w:val="005728B1"/>
    <w:rsid w:val="00573C26"/>
    <w:rsid w:val="00592F2F"/>
    <w:rsid w:val="00593A3E"/>
    <w:rsid w:val="00597DAD"/>
    <w:rsid w:val="005A7922"/>
    <w:rsid w:val="005B1579"/>
    <w:rsid w:val="005B2D9F"/>
    <w:rsid w:val="005B4AFB"/>
    <w:rsid w:val="005B5F5D"/>
    <w:rsid w:val="005C04B9"/>
    <w:rsid w:val="005C2FE8"/>
    <w:rsid w:val="005C3338"/>
    <w:rsid w:val="005C6ED8"/>
    <w:rsid w:val="005C7FAE"/>
    <w:rsid w:val="005D2E01"/>
    <w:rsid w:val="005D3148"/>
    <w:rsid w:val="005E4F36"/>
    <w:rsid w:val="005F0CF6"/>
    <w:rsid w:val="005F1A64"/>
    <w:rsid w:val="005F1FF0"/>
    <w:rsid w:val="005F320F"/>
    <w:rsid w:val="005F3C74"/>
    <w:rsid w:val="005F6719"/>
    <w:rsid w:val="005F799E"/>
    <w:rsid w:val="00603A08"/>
    <w:rsid w:val="006109A5"/>
    <w:rsid w:val="00613A86"/>
    <w:rsid w:val="0061494C"/>
    <w:rsid w:val="00614FDF"/>
    <w:rsid w:val="006174A8"/>
    <w:rsid w:val="006206EB"/>
    <w:rsid w:val="00621496"/>
    <w:rsid w:val="00623757"/>
    <w:rsid w:val="00623775"/>
    <w:rsid w:val="0062702D"/>
    <w:rsid w:val="00631B48"/>
    <w:rsid w:val="00632401"/>
    <w:rsid w:val="006332A2"/>
    <w:rsid w:val="006355AA"/>
    <w:rsid w:val="006373CD"/>
    <w:rsid w:val="00643265"/>
    <w:rsid w:val="00644526"/>
    <w:rsid w:val="006455EB"/>
    <w:rsid w:val="00651B02"/>
    <w:rsid w:val="00657269"/>
    <w:rsid w:val="00662A19"/>
    <w:rsid w:val="00664218"/>
    <w:rsid w:val="00665F62"/>
    <w:rsid w:val="00666EB8"/>
    <w:rsid w:val="00670066"/>
    <w:rsid w:val="006700BD"/>
    <w:rsid w:val="00670A23"/>
    <w:rsid w:val="00671006"/>
    <w:rsid w:val="00671A4C"/>
    <w:rsid w:val="0067206F"/>
    <w:rsid w:val="0068430B"/>
    <w:rsid w:val="006873CD"/>
    <w:rsid w:val="006879DC"/>
    <w:rsid w:val="00690166"/>
    <w:rsid w:val="006905DA"/>
    <w:rsid w:val="00696A9C"/>
    <w:rsid w:val="00696F60"/>
    <w:rsid w:val="006A416E"/>
    <w:rsid w:val="006A5A95"/>
    <w:rsid w:val="006A5DCC"/>
    <w:rsid w:val="006B0A12"/>
    <w:rsid w:val="006B22A1"/>
    <w:rsid w:val="006B2D7C"/>
    <w:rsid w:val="006B3F97"/>
    <w:rsid w:val="006B50B1"/>
    <w:rsid w:val="006C1D9C"/>
    <w:rsid w:val="006C25DA"/>
    <w:rsid w:val="006C2C54"/>
    <w:rsid w:val="006D36AB"/>
    <w:rsid w:val="006D463E"/>
    <w:rsid w:val="006E085B"/>
    <w:rsid w:val="006E363A"/>
    <w:rsid w:val="006E5C86"/>
    <w:rsid w:val="006E76AB"/>
    <w:rsid w:val="006F1FAA"/>
    <w:rsid w:val="00701E9D"/>
    <w:rsid w:val="007033A0"/>
    <w:rsid w:val="0070775B"/>
    <w:rsid w:val="00714684"/>
    <w:rsid w:val="007156BD"/>
    <w:rsid w:val="007243F0"/>
    <w:rsid w:val="00724448"/>
    <w:rsid w:val="0072493F"/>
    <w:rsid w:val="00733632"/>
    <w:rsid w:val="00734A5B"/>
    <w:rsid w:val="00742F16"/>
    <w:rsid w:val="007434B9"/>
    <w:rsid w:val="007440D1"/>
    <w:rsid w:val="00744E76"/>
    <w:rsid w:val="0075003D"/>
    <w:rsid w:val="00751A57"/>
    <w:rsid w:val="00751CA8"/>
    <w:rsid w:val="00753CF3"/>
    <w:rsid w:val="00754630"/>
    <w:rsid w:val="00756587"/>
    <w:rsid w:val="007566C7"/>
    <w:rsid w:val="007571C0"/>
    <w:rsid w:val="00761674"/>
    <w:rsid w:val="00761B11"/>
    <w:rsid w:val="00771462"/>
    <w:rsid w:val="00772878"/>
    <w:rsid w:val="00773DE5"/>
    <w:rsid w:val="007748C7"/>
    <w:rsid w:val="0078192F"/>
    <w:rsid w:val="00781F0F"/>
    <w:rsid w:val="00784603"/>
    <w:rsid w:val="00786C88"/>
    <w:rsid w:val="00787FB4"/>
    <w:rsid w:val="0079134A"/>
    <w:rsid w:val="007923A3"/>
    <w:rsid w:val="007943AE"/>
    <w:rsid w:val="007A0829"/>
    <w:rsid w:val="007A3AFB"/>
    <w:rsid w:val="007A4443"/>
    <w:rsid w:val="007A4C9A"/>
    <w:rsid w:val="007B205B"/>
    <w:rsid w:val="007B2AA4"/>
    <w:rsid w:val="007B2E89"/>
    <w:rsid w:val="007B30D2"/>
    <w:rsid w:val="007B3F4D"/>
    <w:rsid w:val="007B4A5D"/>
    <w:rsid w:val="007B4DF4"/>
    <w:rsid w:val="007C256C"/>
    <w:rsid w:val="007C2DA1"/>
    <w:rsid w:val="007C4336"/>
    <w:rsid w:val="007C6235"/>
    <w:rsid w:val="007D0D23"/>
    <w:rsid w:val="007D1865"/>
    <w:rsid w:val="007D1B5E"/>
    <w:rsid w:val="007D2E18"/>
    <w:rsid w:val="007E5A4C"/>
    <w:rsid w:val="007E5F23"/>
    <w:rsid w:val="007E6046"/>
    <w:rsid w:val="007E67DA"/>
    <w:rsid w:val="007F4A56"/>
    <w:rsid w:val="00800EF3"/>
    <w:rsid w:val="00801679"/>
    <w:rsid w:val="008028A4"/>
    <w:rsid w:val="00806047"/>
    <w:rsid w:val="00806C15"/>
    <w:rsid w:val="00812D87"/>
    <w:rsid w:val="0081429B"/>
    <w:rsid w:val="00814F77"/>
    <w:rsid w:val="008173E0"/>
    <w:rsid w:val="00821A8E"/>
    <w:rsid w:val="00821F76"/>
    <w:rsid w:val="00822C18"/>
    <w:rsid w:val="008245EF"/>
    <w:rsid w:val="00825C83"/>
    <w:rsid w:val="0083108F"/>
    <w:rsid w:val="00831195"/>
    <w:rsid w:val="008344E4"/>
    <w:rsid w:val="00843AAE"/>
    <w:rsid w:val="00845F86"/>
    <w:rsid w:val="00850A9D"/>
    <w:rsid w:val="00851B9C"/>
    <w:rsid w:val="00851DF7"/>
    <w:rsid w:val="008536A3"/>
    <w:rsid w:val="00853E18"/>
    <w:rsid w:val="008543B6"/>
    <w:rsid w:val="0085446A"/>
    <w:rsid w:val="00854679"/>
    <w:rsid w:val="00862D7C"/>
    <w:rsid w:val="008743D8"/>
    <w:rsid w:val="008768CA"/>
    <w:rsid w:val="008815CB"/>
    <w:rsid w:val="00883167"/>
    <w:rsid w:val="00884349"/>
    <w:rsid w:val="00884605"/>
    <w:rsid w:val="00887004"/>
    <w:rsid w:val="00887E9A"/>
    <w:rsid w:val="008907E3"/>
    <w:rsid w:val="00892E2B"/>
    <w:rsid w:val="008954A5"/>
    <w:rsid w:val="0089720F"/>
    <w:rsid w:val="008A0670"/>
    <w:rsid w:val="008A46A0"/>
    <w:rsid w:val="008A47A5"/>
    <w:rsid w:val="008B6DEC"/>
    <w:rsid w:val="008C07CE"/>
    <w:rsid w:val="008C31DB"/>
    <w:rsid w:val="008C3A11"/>
    <w:rsid w:val="008D41AE"/>
    <w:rsid w:val="008D66F4"/>
    <w:rsid w:val="008E3BAF"/>
    <w:rsid w:val="008F0B6C"/>
    <w:rsid w:val="008F534C"/>
    <w:rsid w:val="008F77AF"/>
    <w:rsid w:val="00900AD9"/>
    <w:rsid w:val="00901A3F"/>
    <w:rsid w:val="0090271F"/>
    <w:rsid w:val="00902E23"/>
    <w:rsid w:val="009106A4"/>
    <w:rsid w:val="0091348E"/>
    <w:rsid w:val="0091358F"/>
    <w:rsid w:val="009142E8"/>
    <w:rsid w:val="00914916"/>
    <w:rsid w:val="00914E5A"/>
    <w:rsid w:val="00916107"/>
    <w:rsid w:val="00917CCB"/>
    <w:rsid w:val="009203DF"/>
    <w:rsid w:val="009270AE"/>
    <w:rsid w:val="009275CB"/>
    <w:rsid w:val="00931F89"/>
    <w:rsid w:val="00933D97"/>
    <w:rsid w:val="00935307"/>
    <w:rsid w:val="00936035"/>
    <w:rsid w:val="00942077"/>
    <w:rsid w:val="009422A0"/>
    <w:rsid w:val="00942EC2"/>
    <w:rsid w:val="0094638A"/>
    <w:rsid w:val="00947EC3"/>
    <w:rsid w:val="00953C87"/>
    <w:rsid w:val="00957303"/>
    <w:rsid w:val="009624BE"/>
    <w:rsid w:val="009663C7"/>
    <w:rsid w:val="009670E7"/>
    <w:rsid w:val="00967AEC"/>
    <w:rsid w:val="00974E1A"/>
    <w:rsid w:val="00977D2A"/>
    <w:rsid w:val="00977E30"/>
    <w:rsid w:val="009805D4"/>
    <w:rsid w:val="00981976"/>
    <w:rsid w:val="009841A6"/>
    <w:rsid w:val="009842A7"/>
    <w:rsid w:val="0098518D"/>
    <w:rsid w:val="0098519F"/>
    <w:rsid w:val="00990ACF"/>
    <w:rsid w:val="00994252"/>
    <w:rsid w:val="009A2D06"/>
    <w:rsid w:val="009A35EC"/>
    <w:rsid w:val="009A6360"/>
    <w:rsid w:val="009B67F0"/>
    <w:rsid w:val="009B7B3B"/>
    <w:rsid w:val="009C5722"/>
    <w:rsid w:val="009C65BE"/>
    <w:rsid w:val="009D1B14"/>
    <w:rsid w:val="009D4D36"/>
    <w:rsid w:val="009D5AC3"/>
    <w:rsid w:val="009D62D9"/>
    <w:rsid w:val="009D662C"/>
    <w:rsid w:val="009E13C2"/>
    <w:rsid w:val="009E5B8F"/>
    <w:rsid w:val="009F0629"/>
    <w:rsid w:val="009F17AD"/>
    <w:rsid w:val="009F1844"/>
    <w:rsid w:val="009F1D1C"/>
    <w:rsid w:val="009F37B7"/>
    <w:rsid w:val="009F41DC"/>
    <w:rsid w:val="009F4B18"/>
    <w:rsid w:val="00A025B1"/>
    <w:rsid w:val="00A06020"/>
    <w:rsid w:val="00A10504"/>
    <w:rsid w:val="00A10F02"/>
    <w:rsid w:val="00A111CF"/>
    <w:rsid w:val="00A140E8"/>
    <w:rsid w:val="00A164B4"/>
    <w:rsid w:val="00A2124F"/>
    <w:rsid w:val="00A22E29"/>
    <w:rsid w:val="00A3551F"/>
    <w:rsid w:val="00A365F3"/>
    <w:rsid w:val="00A4282B"/>
    <w:rsid w:val="00A50FEF"/>
    <w:rsid w:val="00A53724"/>
    <w:rsid w:val="00A53866"/>
    <w:rsid w:val="00A53ED0"/>
    <w:rsid w:val="00A62F50"/>
    <w:rsid w:val="00A63650"/>
    <w:rsid w:val="00A63DF1"/>
    <w:rsid w:val="00A677A5"/>
    <w:rsid w:val="00A73C93"/>
    <w:rsid w:val="00A7421C"/>
    <w:rsid w:val="00A75F35"/>
    <w:rsid w:val="00A82346"/>
    <w:rsid w:val="00A8775D"/>
    <w:rsid w:val="00A91382"/>
    <w:rsid w:val="00A92557"/>
    <w:rsid w:val="00A937EF"/>
    <w:rsid w:val="00A940C0"/>
    <w:rsid w:val="00A9424C"/>
    <w:rsid w:val="00AA1139"/>
    <w:rsid w:val="00AA4107"/>
    <w:rsid w:val="00AB136B"/>
    <w:rsid w:val="00AB39D4"/>
    <w:rsid w:val="00AB3FA6"/>
    <w:rsid w:val="00AB45BD"/>
    <w:rsid w:val="00AB497D"/>
    <w:rsid w:val="00AB5382"/>
    <w:rsid w:val="00AB62FD"/>
    <w:rsid w:val="00AB7102"/>
    <w:rsid w:val="00AC147F"/>
    <w:rsid w:val="00AC1543"/>
    <w:rsid w:val="00AD7D72"/>
    <w:rsid w:val="00AE026D"/>
    <w:rsid w:val="00AE192A"/>
    <w:rsid w:val="00AE23EA"/>
    <w:rsid w:val="00AE2CED"/>
    <w:rsid w:val="00AE5527"/>
    <w:rsid w:val="00AF31FE"/>
    <w:rsid w:val="00AF5F32"/>
    <w:rsid w:val="00AF6B12"/>
    <w:rsid w:val="00AF77C3"/>
    <w:rsid w:val="00B0124A"/>
    <w:rsid w:val="00B07E1A"/>
    <w:rsid w:val="00B13FDB"/>
    <w:rsid w:val="00B14E33"/>
    <w:rsid w:val="00B15449"/>
    <w:rsid w:val="00B16457"/>
    <w:rsid w:val="00B221E5"/>
    <w:rsid w:val="00B26C67"/>
    <w:rsid w:val="00B27095"/>
    <w:rsid w:val="00B27409"/>
    <w:rsid w:val="00B333A9"/>
    <w:rsid w:val="00B34E11"/>
    <w:rsid w:val="00B34F68"/>
    <w:rsid w:val="00B37317"/>
    <w:rsid w:val="00B405B6"/>
    <w:rsid w:val="00B4575F"/>
    <w:rsid w:val="00B47D66"/>
    <w:rsid w:val="00B514EE"/>
    <w:rsid w:val="00B523E5"/>
    <w:rsid w:val="00B610C6"/>
    <w:rsid w:val="00B61380"/>
    <w:rsid w:val="00B616FC"/>
    <w:rsid w:val="00B62560"/>
    <w:rsid w:val="00B667FA"/>
    <w:rsid w:val="00B66A92"/>
    <w:rsid w:val="00B67ACA"/>
    <w:rsid w:val="00B706F7"/>
    <w:rsid w:val="00B71933"/>
    <w:rsid w:val="00B84D9E"/>
    <w:rsid w:val="00B85625"/>
    <w:rsid w:val="00B85B11"/>
    <w:rsid w:val="00B86ED8"/>
    <w:rsid w:val="00B87EA8"/>
    <w:rsid w:val="00B90EBA"/>
    <w:rsid w:val="00B91F13"/>
    <w:rsid w:val="00B92FCD"/>
    <w:rsid w:val="00BA3F29"/>
    <w:rsid w:val="00BA4AA1"/>
    <w:rsid w:val="00BB27EF"/>
    <w:rsid w:val="00BB4CE5"/>
    <w:rsid w:val="00BB7FF8"/>
    <w:rsid w:val="00BC0F7D"/>
    <w:rsid w:val="00BC496C"/>
    <w:rsid w:val="00BC787E"/>
    <w:rsid w:val="00BD2E30"/>
    <w:rsid w:val="00BD51E9"/>
    <w:rsid w:val="00BD53E2"/>
    <w:rsid w:val="00BD560C"/>
    <w:rsid w:val="00BD5B4D"/>
    <w:rsid w:val="00BD5EFF"/>
    <w:rsid w:val="00BE1FFA"/>
    <w:rsid w:val="00BE454B"/>
    <w:rsid w:val="00BF0CB9"/>
    <w:rsid w:val="00BF2CD6"/>
    <w:rsid w:val="00BF7D93"/>
    <w:rsid w:val="00BF7E7F"/>
    <w:rsid w:val="00BF7FEC"/>
    <w:rsid w:val="00C01FC2"/>
    <w:rsid w:val="00C02CA0"/>
    <w:rsid w:val="00C04BCA"/>
    <w:rsid w:val="00C13816"/>
    <w:rsid w:val="00C14224"/>
    <w:rsid w:val="00C146F9"/>
    <w:rsid w:val="00C14E28"/>
    <w:rsid w:val="00C2176A"/>
    <w:rsid w:val="00C22F13"/>
    <w:rsid w:val="00C25E63"/>
    <w:rsid w:val="00C303E4"/>
    <w:rsid w:val="00C31A97"/>
    <w:rsid w:val="00C31BC8"/>
    <w:rsid w:val="00C32ECB"/>
    <w:rsid w:val="00C33079"/>
    <w:rsid w:val="00C336B4"/>
    <w:rsid w:val="00C338A1"/>
    <w:rsid w:val="00C355D7"/>
    <w:rsid w:val="00C35691"/>
    <w:rsid w:val="00C37EE1"/>
    <w:rsid w:val="00C45231"/>
    <w:rsid w:val="00C51FDC"/>
    <w:rsid w:val="00C54601"/>
    <w:rsid w:val="00C54D84"/>
    <w:rsid w:val="00C54E70"/>
    <w:rsid w:val="00C56FE0"/>
    <w:rsid w:val="00C60725"/>
    <w:rsid w:val="00C610EF"/>
    <w:rsid w:val="00C62A8C"/>
    <w:rsid w:val="00C67210"/>
    <w:rsid w:val="00C72833"/>
    <w:rsid w:val="00C733F5"/>
    <w:rsid w:val="00C73416"/>
    <w:rsid w:val="00C73DBE"/>
    <w:rsid w:val="00C809C6"/>
    <w:rsid w:val="00C859F6"/>
    <w:rsid w:val="00C87867"/>
    <w:rsid w:val="00C92840"/>
    <w:rsid w:val="00C93F40"/>
    <w:rsid w:val="00C94B6C"/>
    <w:rsid w:val="00C956A7"/>
    <w:rsid w:val="00CA098E"/>
    <w:rsid w:val="00CA3D0C"/>
    <w:rsid w:val="00CA4547"/>
    <w:rsid w:val="00CA4A7D"/>
    <w:rsid w:val="00CA4AE3"/>
    <w:rsid w:val="00CA5715"/>
    <w:rsid w:val="00CA583A"/>
    <w:rsid w:val="00CB0B10"/>
    <w:rsid w:val="00CB2DB5"/>
    <w:rsid w:val="00CB5DE4"/>
    <w:rsid w:val="00CC0CC0"/>
    <w:rsid w:val="00CC17BF"/>
    <w:rsid w:val="00CC57B8"/>
    <w:rsid w:val="00CC6698"/>
    <w:rsid w:val="00CC6B90"/>
    <w:rsid w:val="00CD0873"/>
    <w:rsid w:val="00CD1191"/>
    <w:rsid w:val="00CD5002"/>
    <w:rsid w:val="00CD6C91"/>
    <w:rsid w:val="00CE09F3"/>
    <w:rsid w:val="00CE3BC1"/>
    <w:rsid w:val="00CE3CDE"/>
    <w:rsid w:val="00CE6BA8"/>
    <w:rsid w:val="00CE77C0"/>
    <w:rsid w:val="00CF3AE8"/>
    <w:rsid w:val="00CF5EF1"/>
    <w:rsid w:val="00D03193"/>
    <w:rsid w:val="00D0379D"/>
    <w:rsid w:val="00D04D31"/>
    <w:rsid w:val="00D04FB3"/>
    <w:rsid w:val="00D0594F"/>
    <w:rsid w:val="00D11F30"/>
    <w:rsid w:val="00D175F2"/>
    <w:rsid w:val="00D204CC"/>
    <w:rsid w:val="00D22391"/>
    <w:rsid w:val="00D302EA"/>
    <w:rsid w:val="00D30A70"/>
    <w:rsid w:val="00D33A97"/>
    <w:rsid w:val="00D3635C"/>
    <w:rsid w:val="00D41990"/>
    <w:rsid w:val="00D42259"/>
    <w:rsid w:val="00D425BB"/>
    <w:rsid w:val="00D43434"/>
    <w:rsid w:val="00D4630A"/>
    <w:rsid w:val="00D51451"/>
    <w:rsid w:val="00D52512"/>
    <w:rsid w:val="00D5309B"/>
    <w:rsid w:val="00D56E1A"/>
    <w:rsid w:val="00D61925"/>
    <w:rsid w:val="00D61989"/>
    <w:rsid w:val="00D6604B"/>
    <w:rsid w:val="00D660FF"/>
    <w:rsid w:val="00D66D87"/>
    <w:rsid w:val="00D71CAF"/>
    <w:rsid w:val="00D738D6"/>
    <w:rsid w:val="00D74467"/>
    <w:rsid w:val="00D755EB"/>
    <w:rsid w:val="00D758A1"/>
    <w:rsid w:val="00D76AC4"/>
    <w:rsid w:val="00D822A1"/>
    <w:rsid w:val="00D860D8"/>
    <w:rsid w:val="00D87E00"/>
    <w:rsid w:val="00D90104"/>
    <w:rsid w:val="00D9134D"/>
    <w:rsid w:val="00D94FBD"/>
    <w:rsid w:val="00D96496"/>
    <w:rsid w:val="00D97A6D"/>
    <w:rsid w:val="00DA09A8"/>
    <w:rsid w:val="00DA1245"/>
    <w:rsid w:val="00DA4619"/>
    <w:rsid w:val="00DA717A"/>
    <w:rsid w:val="00DA7A03"/>
    <w:rsid w:val="00DA7AFF"/>
    <w:rsid w:val="00DB07A1"/>
    <w:rsid w:val="00DB1818"/>
    <w:rsid w:val="00DB2067"/>
    <w:rsid w:val="00DB37EA"/>
    <w:rsid w:val="00DB4177"/>
    <w:rsid w:val="00DB58D0"/>
    <w:rsid w:val="00DB6334"/>
    <w:rsid w:val="00DB68DD"/>
    <w:rsid w:val="00DB6974"/>
    <w:rsid w:val="00DB7B37"/>
    <w:rsid w:val="00DC309B"/>
    <w:rsid w:val="00DC42A7"/>
    <w:rsid w:val="00DC4DA2"/>
    <w:rsid w:val="00DD2636"/>
    <w:rsid w:val="00DD45A1"/>
    <w:rsid w:val="00DD7D8E"/>
    <w:rsid w:val="00DF2B1F"/>
    <w:rsid w:val="00DF44C1"/>
    <w:rsid w:val="00DF4C77"/>
    <w:rsid w:val="00DF5ABB"/>
    <w:rsid w:val="00DF62CD"/>
    <w:rsid w:val="00E01866"/>
    <w:rsid w:val="00E03BCB"/>
    <w:rsid w:val="00E05CA8"/>
    <w:rsid w:val="00E0689D"/>
    <w:rsid w:val="00E07B6C"/>
    <w:rsid w:val="00E114E6"/>
    <w:rsid w:val="00E158D2"/>
    <w:rsid w:val="00E175F4"/>
    <w:rsid w:val="00E176A1"/>
    <w:rsid w:val="00E2066C"/>
    <w:rsid w:val="00E21335"/>
    <w:rsid w:val="00E2148B"/>
    <w:rsid w:val="00E21585"/>
    <w:rsid w:val="00E2589C"/>
    <w:rsid w:val="00E25EB0"/>
    <w:rsid w:val="00E27424"/>
    <w:rsid w:val="00E27A16"/>
    <w:rsid w:val="00E31522"/>
    <w:rsid w:val="00E338C1"/>
    <w:rsid w:val="00E45FC2"/>
    <w:rsid w:val="00E45FF4"/>
    <w:rsid w:val="00E46083"/>
    <w:rsid w:val="00E47FB9"/>
    <w:rsid w:val="00E50118"/>
    <w:rsid w:val="00E52977"/>
    <w:rsid w:val="00E52C2B"/>
    <w:rsid w:val="00E6141D"/>
    <w:rsid w:val="00E6280F"/>
    <w:rsid w:val="00E64765"/>
    <w:rsid w:val="00E664A8"/>
    <w:rsid w:val="00E74751"/>
    <w:rsid w:val="00E75994"/>
    <w:rsid w:val="00E77645"/>
    <w:rsid w:val="00E91C30"/>
    <w:rsid w:val="00E95B97"/>
    <w:rsid w:val="00E9677D"/>
    <w:rsid w:val="00E96EF2"/>
    <w:rsid w:val="00E9796B"/>
    <w:rsid w:val="00EA0D8B"/>
    <w:rsid w:val="00EA17B6"/>
    <w:rsid w:val="00EA4709"/>
    <w:rsid w:val="00EB36FE"/>
    <w:rsid w:val="00EB5504"/>
    <w:rsid w:val="00EB781D"/>
    <w:rsid w:val="00EC0845"/>
    <w:rsid w:val="00EC213C"/>
    <w:rsid w:val="00EC2A68"/>
    <w:rsid w:val="00EC2E47"/>
    <w:rsid w:val="00EC3880"/>
    <w:rsid w:val="00EC4A25"/>
    <w:rsid w:val="00EC4CA0"/>
    <w:rsid w:val="00EC5B98"/>
    <w:rsid w:val="00EC6783"/>
    <w:rsid w:val="00ED0DA8"/>
    <w:rsid w:val="00ED3E32"/>
    <w:rsid w:val="00ED5172"/>
    <w:rsid w:val="00ED537D"/>
    <w:rsid w:val="00ED6156"/>
    <w:rsid w:val="00ED7F67"/>
    <w:rsid w:val="00EE038D"/>
    <w:rsid w:val="00EE4371"/>
    <w:rsid w:val="00EE5040"/>
    <w:rsid w:val="00EE7D5C"/>
    <w:rsid w:val="00EF0554"/>
    <w:rsid w:val="00EF130C"/>
    <w:rsid w:val="00EF1F09"/>
    <w:rsid w:val="00EF40AB"/>
    <w:rsid w:val="00EF5773"/>
    <w:rsid w:val="00EF6F55"/>
    <w:rsid w:val="00F025A2"/>
    <w:rsid w:val="00F0415D"/>
    <w:rsid w:val="00F04712"/>
    <w:rsid w:val="00F0724B"/>
    <w:rsid w:val="00F14DFE"/>
    <w:rsid w:val="00F16403"/>
    <w:rsid w:val="00F177FB"/>
    <w:rsid w:val="00F221D5"/>
    <w:rsid w:val="00F22EC7"/>
    <w:rsid w:val="00F245DF"/>
    <w:rsid w:val="00F308E0"/>
    <w:rsid w:val="00F35BF6"/>
    <w:rsid w:val="00F44C8C"/>
    <w:rsid w:val="00F508E9"/>
    <w:rsid w:val="00F54588"/>
    <w:rsid w:val="00F55795"/>
    <w:rsid w:val="00F569F0"/>
    <w:rsid w:val="00F57650"/>
    <w:rsid w:val="00F611BF"/>
    <w:rsid w:val="00F61ECC"/>
    <w:rsid w:val="00F62383"/>
    <w:rsid w:val="00F62DD7"/>
    <w:rsid w:val="00F653B8"/>
    <w:rsid w:val="00F658E7"/>
    <w:rsid w:val="00F70324"/>
    <w:rsid w:val="00F72984"/>
    <w:rsid w:val="00F77396"/>
    <w:rsid w:val="00F81945"/>
    <w:rsid w:val="00F81A8A"/>
    <w:rsid w:val="00F81CF3"/>
    <w:rsid w:val="00F83EE9"/>
    <w:rsid w:val="00F8522C"/>
    <w:rsid w:val="00F8608A"/>
    <w:rsid w:val="00F974AF"/>
    <w:rsid w:val="00FA1266"/>
    <w:rsid w:val="00FA3AE8"/>
    <w:rsid w:val="00FA4BCD"/>
    <w:rsid w:val="00FA77E3"/>
    <w:rsid w:val="00FB7110"/>
    <w:rsid w:val="00FC1192"/>
    <w:rsid w:val="00FC2382"/>
    <w:rsid w:val="00FC5BE2"/>
    <w:rsid w:val="00FD3E0E"/>
    <w:rsid w:val="00FE1D77"/>
    <w:rsid w:val="00FE2061"/>
    <w:rsid w:val="00FE366F"/>
    <w:rsid w:val="00FE4F0B"/>
    <w:rsid w:val="00FE520A"/>
    <w:rsid w:val="00FE689B"/>
    <w:rsid w:val="00FF3A94"/>
    <w:rsid w:val="00FF462C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6AD8F"/>
  <w15:chartTrackingRefBased/>
  <w15:docId w15:val="{096E352D-7410-49C4-87CB-C43A4A17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05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 Char1"/>
    <w:next w:val="Normal"/>
    <w:link w:val="Heading1Char"/>
    <w:qFormat/>
    <w:rsid w:val="006905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2nd level,†berschrift 2,õberschrift 2,UNDERRUBRIK 1-2, Char"/>
    <w:basedOn w:val="Heading1"/>
    <w:next w:val="Normal"/>
    <w:link w:val="Heading2Char"/>
    <w:qFormat/>
    <w:rsid w:val="006905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6905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05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05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905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905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905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05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905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905DA"/>
    <w:pPr>
      <w:ind w:left="1418" w:hanging="1418"/>
    </w:pPr>
  </w:style>
  <w:style w:type="paragraph" w:styleId="TOC8">
    <w:name w:val="toc 8"/>
    <w:basedOn w:val="TOC1"/>
    <w:uiPriority w:val="39"/>
    <w:rsid w:val="006905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905D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905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905DA"/>
  </w:style>
  <w:style w:type="paragraph" w:styleId="Header">
    <w:name w:val="header"/>
    <w:aliases w:val="header odd,header,header odd1,header odd2,header odd3,header odd4,header odd5,header odd6"/>
    <w:link w:val="HeaderChar"/>
    <w:rsid w:val="006905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905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905DA"/>
    <w:pPr>
      <w:ind w:left="1701" w:hanging="1701"/>
    </w:pPr>
  </w:style>
  <w:style w:type="paragraph" w:styleId="TOC4">
    <w:name w:val="toc 4"/>
    <w:basedOn w:val="TOC3"/>
    <w:uiPriority w:val="39"/>
    <w:rsid w:val="006905DA"/>
    <w:pPr>
      <w:ind w:left="1418" w:hanging="1418"/>
    </w:pPr>
  </w:style>
  <w:style w:type="paragraph" w:styleId="TOC3">
    <w:name w:val="toc 3"/>
    <w:basedOn w:val="TOC2"/>
    <w:uiPriority w:val="39"/>
    <w:rsid w:val="006905DA"/>
    <w:pPr>
      <w:ind w:left="1134" w:hanging="1134"/>
    </w:pPr>
  </w:style>
  <w:style w:type="paragraph" w:styleId="TOC2">
    <w:name w:val="toc 2"/>
    <w:basedOn w:val="TOC1"/>
    <w:uiPriority w:val="39"/>
    <w:rsid w:val="006905D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905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905DA"/>
    <w:pPr>
      <w:outlineLvl w:val="9"/>
    </w:pPr>
  </w:style>
  <w:style w:type="paragraph" w:customStyle="1" w:styleId="NF">
    <w:name w:val="NF"/>
    <w:basedOn w:val="NO"/>
    <w:rsid w:val="006905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905DA"/>
    <w:pPr>
      <w:keepLines/>
      <w:ind w:left="1135" w:hanging="851"/>
    </w:pPr>
  </w:style>
  <w:style w:type="paragraph" w:customStyle="1" w:styleId="PL">
    <w:name w:val="PL"/>
    <w:link w:val="PLChar"/>
    <w:rsid w:val="006905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905DA"/>
    <w:pPr>
      <w:jc w:val="right"/>
    </w:pPr>
  </w:style>
  <w:style w:type="paragraph" w:customStyle="1" w:styleId="TAL">
    <w:name w:val="TAL"/>
    <w:basedOn w:val="Normal"/>
    <w:link w:val="TALChar"/>
    <w:qFormat/>
    <w:rsid w:val="006905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905DA"/>
    <w:rPr>
      <w:b/>
    </w:rPr>
  </w:style>
  <w:style w:type="paragraph" w:customStyle="1" w:styleId="TAC">
    <w:name w:val="TAC"/>
    <w:basedOn w:val="TAL"/>
    <w:link w:val="TACChar"/>
    <w:rsid w:val="006905DA"/>
    <w:pPr>
      <w:jc w:val="center"/>
    </w:pPr>
  </w:style>
  <w:style w:type="paragraph" w:customStyle="1" w:styleId="LD">
    <w:name w:val="LD"/>
    <w:rsid w:val="006905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6905DA"/>
    <w:pPr>
      <w:keepLines/>
      <w:ind w:left="1702" w:hanging="1418"/>
    </w:pPr>
  </w:style>
  <w:style w:type="paragraph" w:customStyle="1" w:styleId="FP">
    <w:name w:val="FP"/>
    <w:basedOn w:val="Normal"/>
    <w:rsid w:val="006905DA"/>
    <w:pPr>
      <w:spacing w:after="0"/>
    </w:pPr>
  </w:style>
  <w:style w:type="paragraph" w:customStyle="1" w:styleId="NW">
    <w:name w:val="NW"/>
    <w:basedOn w:val="NO"/>
    <w:rsid w:val="006905DA"/>
    <w:pPr>
      <w:spacing w:after="0"/>
    </w:pPr>
  </w:style>
  <w:style w:type="paragraph" w:customStyle="1" w:styleId="EW">
    <w:name w:val="EW"/>
    <w:basedOn w:val="EX"/>
    <w:rsid w:val="006905DA"/>
    <w:pPr>
      <w:spacing w:after="0"/>
    </w:pPr>
  </w:style>
  <w:style w:type="paragraph" w:customStyle="1" w:styleId="B10">
    <w:name w:val="B1"/>
    <w:basedOn w:val="List"/>
    <w:link w:val="B1Char"/>
    <w:qFormat/>
    <w:rsid w:val="006905DA"/>
  </w:style>
  <w:style w:type="paragraph" w:styleId="TOC6">
    <w:name w:val="toc 6"/>
    <w:basedOn w:val="TOC5"/>
    <w:next w:val="Normal"/>
    <w:uiPriority w:val="39"/>
    <w:rsid w:val="006905DA"/>
    <w:pPr>
      <w:ind w:left="1985" w:hanging="1985"/>
    </w:pPr>
  </w:style>
  <w:style w:type="paragraph" w:styleId="TOC7">
    <w:name w:val="toc 7"/>
    <w:basedOn w:val="TOC6"/>
    <w:next w:val="Normal"/>
    <w:uiPriority w:val="39"/>
    <w:rsid w:val="006905D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905DA"/>
    <w:rPr>
      <w:color w:val="FF0000"/>
    </w:rPr>
  </w:style>
  <w:style w:type="paragraph" w:customStyle="1" w:styleId="TH">
    <w:name w:val="TH"/>
    <w:basedOn w:val="Normal"/>
    <w:link w:val="THChar"/>
    <w:qFormat/>
    <w:rsid w:val="006905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05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905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905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905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905DA"/>
    <w:pPr>
      <w:ind w:left="851" w:hanging="851"/>
    </w:pPr>
  </w:style>
  <w:style w:type="paragraph" w:customStyle="1" w:styleId="ZH">
    <w:name w:val="ZH"/>
    <w:rsid w:val="006905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905DA"/>
    <w:pPr>
      <w:keepNext w:val="0"/>
      <w:spacing w:before="0" w:after="240"/>
    </w:pPr>
  </w:style>
  <w:style w:type="paragraph" w:customStyle="1" w:styleId="ZG">
    <w:name w:val="ZG"/>
    <w:rsid w:val="006905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rsid w:val="006905DA"/>
  </w:style>
  <w:style w:type="paragraph" w:customStyle="1" w:styleId="B3">
    <w:name w:val="B3"/>
    <w:basedOn w:val="List3"/>
    <w:rsid w:val="006905DA"/>
  </w:style>
  <w:style w:type="paragraph" w:customStyle="1" w:styleId="B4">
    <w:name w:val="B4"/>
    <w:basedOn w:val="List4"/>
    <w:rsid w:val="006905DA"/>
  </w:style>
  <w:style w:type="paragraph" w:customStyle="1" w:styleId="B5">
    <w:name w:val="B5"/>
    <w:basedOn w:val="List5"/>
    <w:rsid w:val="006905DA"/>
  </w:style>
  <w:style w:type="paragraph" w:customStyle="1" w:styleId="ZTD">
    <w:name w:val="ZTD"/>
    <w:basedOn w:val="ZB"/>
    <w:rsid w:val="006905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905DA"/>
    <w:pPr>
      <w:framePr w:wrap="notBeside" w:y="16161"/>
    </w:pPr>
  </w:style>
  <w:style w:type="character" w:styleId="CommentReference">
    <w:name w:val="annotation reference"/>
    <w:qFormat/>
    <w:rsid w:val="008E3BAF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E3BAF"/>
  </w:style>
  <w:style w:type="character" w:customStyle="1" w:styleId="Heading3Char">
    <w:name w:val="Heading 3 Char"/>
    <w:aliases w:val="h3 Char"/>
    <w:link w:val="Heading3"/>
    <w:rsid w:val="002D36DE"/>
    <w:rPr>
      <w:rFonts w:ascii="Arial" w:eastAsia="Times New Roman" w:hAnsi="Arial"/>
      <w:sz w:val="28"/>
      <w:lang w:eastAsia="en-US"/>
    </w:rPr>
  </w:style>
  <w:style w:type="character" w:customStyle="1" w:styleId="TALChar">
    <w:name w:val="TAL Char"/>
    <w:link w:val="TAL"/>
    <w:rsid w:val="00573C26"/>
    <w:rPr>
      <w:rFonts w:ascii="Arial" w:eastAsia="Times New Roman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B610C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610C6"/>
    <w:rPr>
      <w:rFonts w:ascii="Segoe UI" w:hAnsi="Segoe UI" w:cs="Segoe UI"/>
      <w:sz w:val="18"/>
      <w:szCs w:val="18"/>
      <w:lang w:val="en-GB" w:eastAsia="en-US"/>
    </w:rPr>
  </w:style>
  <w:style w:type="character" w:customStyle="1" w:styleId="THChar">
    <w:name w:val="TH Char"/>
    <w:link w:val="TH"/>
    <w:qFormat/>
    <w:rsid w:val="00CE09F3"/>
    <w:rPr>
      <w:rFonts w:ascii="Arial" w:eastAsia="Times New Roman" w:hAnsi="Arial"/>
      <w:b/>
      <w:lang w:eastAsia="en-US"/>
    </w:rPr>
  </w:style>
  <w:style w:type="character" w:customStyle="1" w:styleId="TAHChar">
    <w:name w:val="TAH Char"/>
    <w:link w:val="TAH"/>
    <w:rsid w:val="00CE09F3"/>
    <w:rPr>
      <w:rFonts w:ascii="Arial" w:eastAsia="Times New Roman" w:hAnsi="Arial"/>
      <w:b/>
      <w:sz w:val="18"/>
      <w:lang w:eastAsia="en-US"/>
    </w:rPr>
  </w:style>
  <w:style w:type="character" w:styleId="Hyperlink">
    <w:name w:val="Hyperlink"/>
    <w:unhideWhenUsed/>
    <w:rsid w:val="00CF5EF1"/>
    <w:rPr>
      <w:color w:val="0000FF"/>
      <w:u w:val="single"/>
    </w:rPr>
  </w:style>
  <w:style w:type="character" w:customStyle="1" w:styleId="TFChar">
    <w:name w:val="TF Char"/>
    <w:link w:val="TF"/>
    <w:rsid w:val="00436C46"/>
    <w:rPr>
      <w:rFonts w:ascii="Arial" w:eastAsia="Times New Roman" w:hAnsi="Arial"/>
      <w:b/>
      <w:lang w:eastAsia="en-US"/>
    </w:rPr>
  </w:style>
  <w:style w:type="character" w:customStyle="1" w:styleId="EXCar">
    <w:name w:val="EX Car"/>
    <w:link w:val="EX"/>
    <w:locked/>
    <w:rsid w:val="00B62560"/>
    <w:rPr>
      <w:rFonts w:eastAsia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, Char Char"/>
    <w:link w:val="Heading2"/>
    <w:rsid w:val="00FF3A94"/>
    <w:rPr>
      <w:rFonts w:ascii="Arial" w:eastAsia="Times New Roman" w:hAnsi="Arial"/>
      <w:sz w:val="32"/>
      <w:lang w:eastAsia="en-US"/>
    </w:rPr>
  </w:style>
  <w:style w:type="paragraph" w:styleId="ListBullet">
    <w:name w:val="List Bullet"/>
    <w:basedOn w:val="List"/>
    <w:rsid w:val="006905DA"/>
  </w:style>
  <w:style w:type="character" w:customStyle="1" w:styleId="B1Char">
    <w:name w:val="B1 Char"/>
    <w:link w:val="B10"/>
    <w:rsid w:val="00FF3A94"/>
    <w:rPr>
      <w:rFonts w:eastAsia="Times New Roman"/>
      <w:lang w:eastAsia="en-US"/>
    </w:rPr>
  </w:style>
  <w:style w:type="paragraph" w:styleId="List">
    <w:name w:val="List"/>
    <w:basedOn w:val="Normal"/>
    <w:rsid w:val="006905DA"/>
    <w:pPr>
      <w:ind w:left="568" w:hanging="284"/>
    </w:pPr>
  </w:style>
  <w:style w:type="paragraph" w:styleId="List2">
    <w:name w:val="List 2"/>
    <w:basedOn w:val="List"/>
    <w:rsid w:val="006905DA"/>
    <w:pPr>
      <w:ind w:left="851"/>
    </w:pPr>
  </w:style>
  <w:style w:type="paragraph" w:styleId="List3">
    <w:name w:val="List 3"/>
    <w:basedOn w:val="List2"/>
    <w:rsid w:val="006905DA"/>
    <w:pPr>
      <w:ind w:left="1135"/>
    </w:pPr>
  </w:style>
  <w:style w:type="paragraph" w:styleId="List4">
    <w:name w:val="List 4"/>
    <w:basedOn w:val="List3"/>
    <w:rsid w:val="006905DA"/>
    <w:pPr>
      <w:ind w:left="1418"/>
    </w:pPr>
  </w:style>
  <w:style w:type="paragraph" w:styleId="List5">
    <w:name w:val="List 5"/>
    <w:basedOn w:val="List4"/>
    <w:rsid w:val="006905DA"/>
    <w:pPr>
      <w:ind w:left="1702"/>
    </w:pPr>
  </w:style>
  <w:style w:type="character" w:styleId="FootnoteReference">
    <w:name w:val="footnote reference"/>
    <w:rsid w:val="006905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905D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905DA"/>
    <w:rPr>
      <w:rFonts w:eastAsia="Times New Roman"/>
      <w:sz w:val="16"/>
      <w:lang w:eastAsia="en-US"/>
    </w:rPr>
  </w:style>
  <w:style w:type="paragraph" w:styleId="Index1">
    <w:name w:val="index 1"/>
    <w:basedOn w:val="Normal"/>
    <w:rsid w:val="006905DA"/>
    <w:pPr>
      <w:keepLines/>
    </w:pPr>
  </w:style>
  <w:style w:type="paragraph" w:styleId="Index2">
    <w:name w:val="index 2"/>
    <w:basedOn w:val="Index1"/>
    <w:rsid w:val="006905DA"/>
    <w:pPr>
      <w:ind w:left="284"/>
    </w:pPr>
  </w:style>
  <w:style w:type="paragraph" w:styleId="ListBullet2">
    <w:name w:val="List Bullet 2"/>
    <w:basedOn w:val="ListBullet"/>
    <w:rsid w:val="006905DA"/>
    <w:pPr>
      <w:ind w:left="851"/>
    </w:pPr>
  </w:style>
  <w:style w:type="paragraph" w:styleId="ListBullet3">
    <w:name w:val="List Bullet 3"/>
    <w:basedOn w:val="ListBullet2"/>
    <w:rsid w:val="006905DA"/>
    <w:pPr>
      <w:ind w:left="1135"/>
    </w:pPr>
  </w:style>
  <w:style w:type="paragraph" w:styleId="ListBullet4">
    <w:name w:val="List Bullet 4"/>
    <w:basedOn w:val="ListBullet3"/>
    <w:rsid w:val="006905DA"/>
    <w:pPr>
      <w:ind w:left="1418"/>
    </w:pPr>
  </w:style>
  <w:style w:type="paragraph" w:styleId="ListBullet5">
    <w:name w:val="List Bullet 5"/>
    <w:basedOn w:val="ListBullet4"/>
    <w:rsid w:val="006905DA"/>
    <w:pPr>
      <w:ind w:left="1702"/>
    </w:pPr>
  </w:style>
  <w:style w:type="paragraph" w:styleId="ListNumber">
    <w:name w:val="List Number"/>
    <w:basedOn w:val="List"/>
    <w:rsid w:val="006905DA"/>
  </w:style>
  <w:style w:type="paragraph" w:styleId="ListNumber2">
    <w:name w:val="List Number 2"/>
    <w:basedOn w:val="ListNumber"/>
    <w:rsid w:val="006905DA"/>
    <w:pPr>
      <w:ind w:left="851"/>
    </w:pPr>
  </w:style>
  <w:style w:type="paragraph" w:customStyle="1" w:styleId="FL">
    <w:name w:val="FL"/>
    <w:basedOn w:val="Normal"/>
    <w:rsid w:val="006905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qFormat/>
    <w:rsid w:val="008E3BA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3BAF"/>
    <w:rPr>
      <w:b/>
      <w:bCs/>
    </w:rPr>
  </w:style>
  <w:style w:type="character" w:customStyle="1" w:styleId="CommentSubjectChar">
    <w:name w:val="Comment Subject Char"/>
    <w:link w:val="CommentSubject"/>
    <w:rsid w:val="008E3BAF"/>
    <w:rPr>
      <w:rFonts w:eastAsia="Times New Roman"/>
      <w:b/>
      <w:bCs/>
      <w:lang w:eastAsia="en-US"/>
    </w:rPr>
  </w:style>
  <w:style w:type="paragraph" w:customStyle="1" w:styleId="B1">
    <w:name w:val="B1+"/>
    <w:basedOn w:val="B10"/>
    <w:link w:val="B1Car"/>
    <w:rsid w:val="008E3BAF"/>
    <w:pPr>
      <w:numPr>
        <w:numId w:val="14"/>
      </w:numPr>
    </w:pPr>
  </w:style>
  <w:style w:type="character" w:customStyle="1" w:styleId="B1Car">
    <w:name w:val="B1+ Car"/>
    <w:link w:val="B1"/>
    <w:rsid w:val="008E3BAF"/>
    <w:rPr>
      <w:rFonts w:eastAsia="Times New Roman"/>
      <w:lang w:eastAsia="en-US"/>
    </w:rPr>
  </w:style>
  <w:style w:type="character" w:styleId="Strong">
    <w:name w:val="Strong"/>
    <w:uiPriority w:val="22"/>
    <w:qFormat/>
    <w:rsid w:val="00BB4CE5"/>
    <w:rPr>
      <w:b/>
      <w:bCs/>
    </w:rPr>
  </w:style>
  <w:style w:type="paragraph" w:styleId="Revision">
    <w:name w:val="Revision"/>
    <w:hidden/>
    <w:uiPriority w:val="99"/>
    <w:semiHidden/>
    <w:rsid w:val="004507D6"/>
    <w:rPr>
      <w:rFonts w:eastAsia="Times New Roman"/>
      <w:lang w:val="en-GB"/>
    </w:rPr>
  </w:style>
  <w:style w:type="character" w:customStyle="1" w:styleId="EXChar">
    <w:name w:val="EX Char"/>
    <w:rsid w:val="0027575B"/>
    <w:rPr>
      <w:rFonts w:ascii="Times New Roman" w:hAnsi="Times New Roman"/>
      <w:lang w:eastAsia="en-US"/>
    </w:rPr>
  </w:style>
  <w:style w:type="paragraph" w:customStyle="1" w:styleId="CRCoverPage">
    <w:name w:val="CR Cover Page"/>
    <w:rsid w:val="009D66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D662C"/>
    <w:rPr>
      <w:rFonts w:ascii="Arial" w:hAnsi="Arial"/>
      <w:noProof/>
      <w:sz w:val="24"/>
      <w:lang w:val="en-GB"/>
    </w:rPr>
  </w:style>
  <w:style w:type="character" w:styleId="FollowedHyperlink">
    <w:name w:val="FollowedHyperlink"/>
    <w:rsid w:val="009D662C"/>
    <w:rPr>
      <w:color w:val="800080"/>
      <w:u w:val="single"/>
    </w:rPr>
  </w:style>
  <w:style w:type="paragraph" w:customStyle="1" w:styleId="code">
    <w:name w:val="code"/>
    <w:basedOn w:val="Normal"/>
    <w:rsid w:val="009D662C"/>
    <w:pPr>
      <w:spacing w:after="0"/>
    </w:pPr>
    <w:rPr>
      <w:rFonts w:ascii="Courier New" w:eastAsia="SimSun" w:hAnsi="Courier New"/>
      <w:noProof/>
    </w:rPr>
  </w:style>
  <w:style w:type="character" w:customStyle="1" w:styleId="msoins0">
    <w:name w:val="msoins"/>
    <w:rsid w:val="009D662C"/>
  </w:style>
  <w:style w:type="paragraph" w:customStyle="1" w:styleId="Reference">
    <w:name w:val="Reference"/>
    <w:basedOn w:val="Normal"/>
    <w:rsid w:val="009D662C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Heading1Char">
    <w:name w:val="Heading 1 Char"/>
    <w:aliases w:val=" Char1 Char"/>
    <w:link w:val="Heading1"/>
    <w:rsid w:val="009D662C"/>
    <w:rPr>
      <w:rFonts w:ascii="Arial" w:eastAsia="Times New Roman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787E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paragraph" w:styleId="Caption">
    <w:name w:val="caption"/>
    <w:basedOn w:val="Normal"/>
    <w:next w:val="Normal"/>
    <w:unhideWhenUsed/>
    <w:qFormat/>
    <w:rsid w:val="00E2066C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Heading4Char">
    <w:name w:val="Heading 4 Char"/>
    <w:link w:val="Heading4"/>
    <w:rsid w:val="0098519F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98519F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98519F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98519F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98519F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98519F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8519F"/>
    <w:rPr>
      <w:rFonts w:ascii="Arial" w:eastAsia="Times New Roman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98519F"/>
    <w:rPr>
      <w:rFonts w:ascii="Arial" w:eastAsia="Times New Roman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98519F"/>
    <w:pPr>
      <w:overflowPunct/>
      <w:autoSpaceDE/>
      <w:autoSpaceDN/>
      <w:adjustRightInd/>
      <w:textAlignment w:val="auto"/>
    </w:pPr>
    <w:rPr>
      <w:rFonts w:eastAsia="DengXian"/>
    </w:rPr>
  </w:style>
  <w:style w:type="paragraph" w:customStyle="1" w:styleId="Guidance">
    <w:name w:val="Guidance"/>
    <w:basedOn w:val="Normal"/>
    <w:rsid w:val="0098519F"/>
    <w:pPr>
      <w:overflowPunct/>
      <w:autoSpaceDE/>
      <w:autoSpaceDN/>
      <w:adjustRightInd/>
      <w:textAlignment w:val="auto"/>
    </w:pPr>
    <w:rPr>
      <w:rFonts w:eastAsia="DengXian"/>
      <w:i/>
      <w:color w:val="0000FF"/>
    </w:rPr>
  </w:style>
  <w:style w:type="paragraph" w:customStyle="1" w:styleId="Tabletext">
    <w:name w:val="Table_text"/>
    <w:basedOn w:val="Normal"/>
    <w:qFormat/>
    <w:rsid w:val="0098519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DengXian"/>
      <w:sz w:val="22"/>
    </w:rPr>
  </w:style>
  <w:style w:type="paragraph" w:customStyle="1" w:styleId="Tablehead">
    <w:name w:val="Table_head"/>
    <w:basedOn w:val="Normal"/>
    <w:next w:val="Tabletext"/>
    <w:qFormat/>
    <w:rsid w:val="0098519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59" w:lineRule="auto"/>
      <w:jc w:val="center"/>
    </w:pPr>
    <w:rPr>
      <w:rFonts w:eastAsia="DengXian"/>
      <w:b/>
      <w:sz w:val="22"/>
    </w:rPr>
  </w:style>
  <w:style w:type="character" w:customStyle="1" w:styleId="NOChar">
    <w:name w:val="NO Char"/>
    <w:link w:val="NO"/>
    <w:locked/>
    <w:rsid w:val="0098519F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98519F"/>
    <w:rPr>
      <w:rFonts w:eastAsia="Times New Roman"/>
      <w:color w:val="FF0000"/>
      <w:lang w:val="en-GB"/>
    </w:rPr>
  </w:style>
  <w:style w:type="character" w:customStyle="1" w:styleId="desc">
    <w:name w:val="desc"/>
    <w:rsid w:val="0098519F"/>
  </w:style>
  <w:style w:type="character" w:customStyle="1" w:styleId="TAHCar">
    <w:name w:val="TAH Car"/>
    <w:rsid w:val="0098519F"/>
    <w:rPr>
      <w:rFonts w:ascii="Arial" w:eastAsia="DengXian" w:hAnsi="Arial" w:cs="Times New Roman"/>
      <w:b/>
      <w:sz w:val="18"/>
      <w:szCs w:val="20"/>
      <w:lang w:val="en-GB"/>
    </w:rPr>
  </w:style>
  <w:style w:type="paragraph" w:customStyle="1" w:styleId="a">
    <w:name w:val="表格文本"/>
    <w:basedOn w:val="Normal"/>
    <w:autoRedefine/>
    <w:rsid w:val="0098519F"/>
    <w:pPr>
      <w:widowControl w:val="0"/>
      <w:tabs>
        <w:tab w:val="decimal" w:pos="0"/>
      </w:tabs>
      <w:overflowPunct/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98519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sz w:val="22"/>
    </w:rPr>
  </w:style>
  <w:style w:type="character" w:customStyle="1" w:styleId="TACChar">
    <w:name w:val="TAC Char"/>
    <w:link w:val="TAC"/>
    <w:locked/>
    <w:rsid w:val="0098519F"/>
    <w:rPr>
      <w:rFonts w:ascii="Arial" w:eastAsia="Times New Roman" w:hAnsi="Arial"/>
      <w:sz w:val="18"/>
      <w:lang w:val="en-GB"/>
    </w:rPr>
  </w:style>
  <w:style w:type="character" w:customStyle="1" w:styleId="PLChar">
    <w:name w:val="PL Char"/>
    <w:link w:val="PL"/>
    <w:rsid w:val="0098519F"/>
    <w:rPr>
      <w:rFonts w:ascii="Courier New" w:eastAsia="Times New Roman" w:hAnsi="Courier New"/>
      <w:noProof/>
      <w:sz w:val="16"/>
      <w:lang w:val="en-GB"/>
    </w:rPr>
  </w:style>
  <w:style w:type="character" w:customStyle="1" w:styleId="NOZchn">
    <w:name w:val="NO Zchn"/>
    <w:locked/>
    <w:rsid w:val="0098519F"/>
    <w:rPr>
      <w:rFonts w:ascii="Times New Roman" w:hAnsi="Times New Roman"/>
      <w:lang w:val="en-GB"/>
    </w:rPr>
  </w:style>
  <w:style w:type="character" w:customStyle="1" w:styleId="normaltextrun1">
    <w:name w:val="normaltextrun1"/>
    <w:rsid w:val="0098519F"/>
  </w:style>
  <w:style w:type="character" w:customStyle="1" w:styleId="spellingerror">
    <w:name w:val="spellingerror"/>
    <w:rsid w:val="0098519F"/>
  </w:style>
  <w:style w:type="character" w:customStyle="1" w:styleId="eop">
    <w:name w:val="eop"/>
    <w:rsid w:val="0098519F"/>
  </w:style>
  <w:style w:type="paragraph" w:customStyle="1" w:styleId="paragraph">
    <w:name w:val="paragraph"/>
    <w:basedOn w:val="Normal"/>
    <w:rsid w:val="0098519F"/>
    <w:p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98519F"/>
    <w:rPr>
      <w:rFonts w:eastAsia="SimSun"/>
    </w:rPr>
  </w:style>
  <w:style w:type="character" w:customStyle="1" w:styleId="BodyTextChar">
    <w:name w:val="Body Text Char"/>
    <w:link w:val="BodyText"/>
    <w:rsid w:val="0098519F"/>
    <w:rPr>
      <w:lang w:val="en-GB"/>
    </w:rPr>
  </w:style>
  <w:style w:type="paragraph" w:customStyle="1" w:styleId="PlantUML">
    <w:name w:val="PlantUML"/>
    <w:basedOn w:val="Normal"/>
    <w:link w:val="PlantUMLChar"/>
    <w:autoRedefine/>
    <w:rsid w:val="0098519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="DengXian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98519F"/>
    <w:rPr>
      <w:rFonts w:ascii="Courier New" w:eastAsia="DengXian" w:hAnsi="Courier New" w:cs="Courier New"/>
      <w:noProof/>
      <w:vanish/>
      <w:color w:val="008000"/>
      <w:sz w:val="18"/>
      <w:shd w:val="clear" w:color="auto" w:fill="BAFDBA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851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98519F"/>
    <w:rPr>
      <w:rFonts w:ascii="Courier New" w:eastAsia="Times New Roman" w:hAnsi="Courier New" w:cs="Courier New"/>
      <w:lang w:eastAsia="zh-CN"/>
    </w:rPr>
  </w:style>
  <w:style w:type="character" w:customStyle="1" w:styleId="TALCar">
    <w:name w:val="TAL Car"/>
    <w:qFormat/>
    <w:locked/>
    <w:rsid w:val="0098519F"/>
    <w:rPr>
      <w:rFonts w:ascii="Arial" w:hAnsi="Arial" w:cs="Arial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67193-9BF5-48D8-A658-7100C589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2390</Words>
  <Characters>13627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CTPClassification=CTP_IC:VisualMarkings=, CTPClassification=CTP_IC</cp:keywords>
  <dc:description/>
  <cp:lastModifiedBy>Edwin Tse</cp:lastModifiedBy>
  <cp:revision>2</cp:revision>
  <dcterms:created xsi:type="dcterms:W3CDTF">2019-01-25T13:45:00Z</dcterms:created>
  <dcterms:modified xsi:type="dcterms:W3CDTF">2019-01-25T13:45:00Z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0fe2f7f0-492c-4743-8f6b-a873a4568907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2018-08-31 16:39:10Z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(2)5eb8u77jdM9lYxvLLNGgQj0qKz11a7A4XK4tMZ2ZFte96vQ3TSRsEJjDKQdNgyRv/K4ztM5O
3QHyWhGtSt+fwIuiTqaw06VykXG+p/JxDcAmmpbfMR86UYl+XxL1wp9moE0L1ScivlLkr1RA
uHbGOjBEvYz1wtebK/pF6kr+hQk24Wvc49/HMiPovpqRy+DuXzevLVhz/KbfKsB4h71sIqIM
3RMFjPo3NtVLwTqKnk</vt:lpwstr>
  </property>
  <property fmtid="{D5CDD505-2E9C-101B-9397-08002B2CF9AE}" pid="7" name="_2015_ms_pID_7253431">
    <vt:lpwstr>MDOjGgqpZfKfIgRTzRy5MrX19z8iQMWHQcNI1S4g0IU8d8ATcnHhE6
w3+AnYAH8UNhl2PoPw5OYZdm52xReQ9dBPsCzdEyLlzqy2VU4ASojmStW16FBmUNAOPsb7i9
XtgCC5a7R8vwTvylvB7KlDJIp0ieN8aR1W3IbaWcVFHmo6BeREl4ooyPFCG1OZGN87LL7l6w
sJ1hE02AzT1+QI0s</vt:lpwstr>
  </property>
</Properties>
</file>